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BC66FB" w14:textId="5236FB0F" w:rsidR="00A40110" w:rsidRPr="00973EF7" w:rsidRDefault="009864BB" w:rsidP="0009511A">
      <w:pPr>
        <w:pStyle w:val="Heading1"/>
        <w:spacing w:before="0" w:after="60"/>
      </w:pPr>
      <w:r>
        <w:t>3</w:t>
      </w:r>
      <w:r w:rsidR="00973EF7" w:rsidRPr="00973EF7">
        <w:t>.3</w:t>
      </w:r>
      <w:r w:rsidR="00533D48" w:rsidRPr="00973EF7">
        <w:t xml:space="preserve"> </w:t>
      </w:r>
      <w:r w:rsidR="005F2AAF">
        <w:t>Assessing the</w:t>
      </w:r>
      <w:r w:rsidR="005F2AAF" w:rsidRPr="00973EF7">
        <w:t xml:space="preserve"> </w:t>
      </w:r>
      <w:r w:rsidR="003332D3" w:rsidRPr="00973EF7">
        <w:t>Evidence-Based Arguments Tool</w:t>
      </w:r>
      <w:r w:rsidR="0033422E" w:rsidRPr="00973EF7">
        <w:t xml:space="preserve">: </w:t>
      </w:r>
      <w:r w:rsidR="0064310F">
        <w:t>What Happens When Bread Molds</w:t>
      </w:r>
      <w:r w:rsidR="0033422E" w:rsidRPr="00973EF7">
        <w:t>?</w:t>
      </w:r>
    </w:p>
    <w:p w14:paraId="77101D84" w14:textId="77777777" w:rsidR="0022742D" w:rsidRDefault="0022742D" w:rsidP="0022742D">
      <w:p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>Carbon TIME Discourse Routine around the Evidence-Based Argument Tool:</w:t>
      </w:r>
    </w:p>
    <w:p w14:paraId="40494ADD" w14:textId="64C1CB2F" w:rsidR="0022742D" w:rsidRDefault="0022742D" w:rsidP="0022742D">
      <w:pPr>
        <w:pStyle w:val="ListParagraph"/>
        <w:numPr>
          <w:ilvl w:val="0"/>
          <w:numId w:val="26"/>
        </w:num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 xml:space="preserve">Introduction: Students return to their Observing Worksheets (especially section </w:t>
      </w:r>
      <w:r w:rsidR="0064310F">
        <w:rPr>
          <w:rFonts w:eastAsia="Calibri"/>
          <w:i/>
          <w:color w:val="0000FF"/>
        </w:rPr>
        <w:t>E</w:t>
      </w:r>
      <w:r>
        <w:rPr>
          <w:rFonts w:eastAsia="Calibri"/>
          <w:i/>
          <w:color w:val="0000FF"/>
        </w:rPr>
        <w:t>, “Results for the whole class”) and Class Results Posters.</w:t>
      </w:r>
    </w:p>
    <w:p w14:paraId="56C9C824" w14:textId="77777777" w:rsidR="0022742D" w:rsidRDefault="0022742D" w:rsidP="0022742D">
      <w:pPr>
        <w:pStyle w:val="ListParagraph"/>
        <w:numPr>
          <w:ilvl w:val="0"/>
          <w:numId w:val="26"/>
        </w:num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>Private Writing: Students complete the EBA Tool individually with a range of responses</w:t>
      </w:r>
      <w:r w:rsidRPr="00BB007C">
        <w:rPr>
          <w:rFonts w:eastAsia="Calibri"/>
          <w:i/>
          <w:color w:val="0000FF"/>
        </w:rPr>
        <w:t xml:space="preserve">, </w:t>
      </w:r>
      <w:r>
        <w:rPr>
          <w:rFonts w:eastAsia="Calibri"/>
          <w:i/>
          <w:color w:val="0000FF"/>
        </w:rPr>
        <w:t>some of which may be</w:t>
      </w:r>
      <w:r w:rsidRPr="00BB007C">
        <w:rPr>
          <w:rFonts w:eastAsia="Calibri"/>
          <w:i/>
          <w:color w:val="0000FF"/>
        </w:rPr>
        <w:t xml:space="preserve"> incorrect.</w:t>
      </w:r>
    </w:p>
    <w:p w14:paraId="160FEE57" w14:textId="77777777" w:rsidR="0022742D" w:rsidRDefault="0022742D" w:rsidP="0022742D">
      <w:pPr>
        <w:pStyle w:val="ListParagraph"/>
        <w:numPr>
          <w:ilvl w:val="0"/>
          <w:numId w:val="26"/>
        </w:num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>Sharing Ideas: Students share and compare ideas in pairs/small groups, with the goal of developing arguments based on evidence.</w:t>
      </w:r>
    </w:p>
    <w:p w14:paraId="7C372A3C" w14:textId="77777777" w:rsidR="0022742D" w:rsidRPr="00BC6B90" w:rsidRDefault="0022742D" w:rsidP="0022742D">
      <w:pPr>
        <w:pStyle w:val="ListParagraph"/>
        <w:numPr>
          <w:ilvl w:val="0"/>
          <w:numId w:val="26"/>
        </w:num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 xml:space="preserve">Consensus-seeking discussion accompanied by public writing: Class discussions focus on patterns of evidence in class data, warranted conclusions, and unanswered questions for each of the Three Questions, with the goal of </w:t>
      </w:r>
      <w:r w:rsidRPr="00061664">
        <w:rPr>
          <w:rFonts w:eastAsia="Calibri"/>
          <w:i/>
          <w:color w:val="0000FF"/>
          <w:u w:val="single"/>
        </w:rPr>
        <w:t>reaching consensus</w:t>
      </w:r>
      <w:r>
        <w:rPr>
          <w:rFonts w:eastAsia="Calibri"/>
          <w:i/>
          <w:color w:val="0000FF"/>
        </w:rPr>
        <w:t>.  Productive class discussions often involve returning to previously completed sections to deepen discussion and further develop arguments. We recommend that students record class consensus ideas in a different colored pen/pencil</w:t>
      </w:r>
      <w:r>
        <w:rPr>
          <w:i/>
          <w:color w:val="0432FF"/>
        </w:rPr>
        <w:t>.</w:t>
      </w:r>
    </w:p>
    <w:p w14:paraId="0A06D5AA" w14:textId="77777777" w:rsidR="0053668D" w:rsidRDefault="0053668D" w:rsidP="0053668D">
      <w:p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>Level 4 responses are in</w:t>
      </w:r>
      <w:r w:rsidRPr="00CA0487">
        <w:rPr>
          <w:rFonts w:eastAsia="Calibri"/>
          <w:b/>
          <w:i/>
          <w:color w:val="0000FF"/>
        </w:rPr>
        <w:t xml:space="preserve"> bold blue italics</w:t>
      </w:r>
      <w:r>
        <w:rPr>
          <w:rFonts w:eastAsia="Calibri"/>
          <w:i/>
          <w:color w:val="0000FF"/>
        </w:rPr>
        <w:t xml:space="preserve"> below. We also have suggestions based on our research about likely Level 2 and Level 3 responses. We would expect students’ original responses to include a variety of Level 2 and Level 3 answers, but the revised class consensus responses to include more Level 4 responses.</w:t>
      </w:r>
    </w:p>
    <w:p w14:paraId="3E4ABC84" w14:textId="2E53AC67" w:rsidR="005F2AAF" w:rsidRDefault="0053668D" w:rsidP="0053668D">
      <w:pPr>
        <w:rPr>
          <w:sz w:val="20"/>
        </w:rPr>
      </w:pPr>
      <w:r>
        <w:rPr>
          <w:rFonts w:eastAsia="Calibri" w:cs="Arial"/>
          <w:i/>
          <w:color w:val="0000FF"/>
          <w:szCs w:val="22"/>
        </w:rPr>
        <w:t>This worksheet has “assessing” in the title because w</w:t>
      </w:r>
      <w:r w:rsidRPr="009874DF">
        <w:rPr>
          <w:rFonts w:eastAsia="Calibri" w:cs="Arial"/>
          <w:i/>
          <w:color w:val="0000FF"/>
          <w:szCs w:val="22"/>
        </w:rPr>
        <w:t>e do NOT recommend giving your students a grade based on the scientif</w:t>
      </w:r>
      <w:r>
        <w:rPr>
          <w:rFonts w:eastAsia="Calibri" w:cs="Arial"/>
          <w:i/>
          <w:color w:val="0000FF"/>
          <w:szCs w:val="22"/>
        </w:rPr>
        <w:t>ic accuracy of their responses at this point in the unit. It is designed to be used as a tool for formative assessment.</w:t>
      </w:r>
      <w:r>
        <w:rPr>
          <w:rFonts w:eastAsia="Calibri"/>
          <w:i/>
          <w:color w:val="0000FF"/>
        </w:rPr>
        <w:t xml:space="preserve"> </w:t>
      </w:r>
    </w:p>
    <w:p w14:paraId="46EEC658" w14:textId="204E7898" w:rsidR="009D68C8" w:rsidRPr="0078730E" w:rsidRDefault="009D68C8" w:rsidP="0009511A">
      <w:pPr>
        <w:jc w:val="center"/>
        <w:rPr>
          <w:sz w:val="20"/>
        </w:rPr>
      </w:pPr>
      <w:r>
        <w:rPr>
          <w:sz w:val="20"/>
        </w:rPr>
        <w:t>Think about your bread mold investigations. Complete this tool with patterns from class evidence, conclusions, and unanswered questions</w:t>
      </w:r>
      <w:r w:rsidRPr="0078730E">
        <w:rPr>
          <w:sz w:val="20"/>
        </w:rPr>
        <w:t>.</w:t>
      </w:r>
    </w:p>
    <w:tbl>
      <w:tblPr>
        <w:tblStyle w:val="TableGrid"/>
        <w:tblW w:w="0" w:type="auto"/>
        <w:tblInd w:w="1818" w:type="dxa"/>
        <w:tblLook w:val="04A0" w:firstRow="1" w:lastRow="0" w:firstColumn="1" w:lastColumn="0" w:noHBand="0" w:noVBand="1"/>
      </w:tblPr>
      <w:tblGrid>
        <w:gridCol w:w="4266"/>
        <w:gridCol w:w="4266"/>
        <w:gridCol w:w="4266"/>
      </w:tblGrid>
      <w:tr w:rsidR="009D68C8" w14:paraId="10836F52" w14:textId="77777777" w:rsidTr="0009511A">
        <w:tc>
          <w:tcPr>
            <w:tcW w:w="4266" w:type="dxa"/>
          </w:tcPr>
          <w:p w14:paraId="513BF99B" w14:textId="77777777" w:rsidR="009D68C8" w:rsidRPr="003F5456" w:rsidRDefault="009D68C8" w:rsidP="0009511A">
            <w:pPr>
              <w:spacing w:before="60"/>
              <w:jc w:val="center"/>
              <w:rPr>
                <w:b/>
                <w:sz w:val="20"/>
              </w:rPr>
            </w:pPr>
            <w:r w:rsidRPr="003F5456">
              <w:rPr>
                <w:b/>
                <w:sz w:val="20"/>
              </w:rPr>
              <w:t>Class Evidence</w:t>
            </w:r>
          </w:p>
          <w:p w14:paraId="04E38EC5" w14:textId="77777777" w:rsidR="009D68C8" w:rsidRDefault="009D68C8" w:rsidP="0009511A">
            <w:pPr>
              <w:jc w:val="center"/>
            </w:pPr>
            <w:r w:rsidRPr="003F5456">
              <w:rPr>
                <w:sz w:val="20"/>
              </w:rPr>
              <w:t xml:space="preserve">What patterns did we find in </w:t>
            </w:r>
            <w:r>
              <w:rPr>
                <w:sz w:val="20"/>
              </w:rPr>
              <w:t xml:space="preserve">our </w:t>
            </w:r>
            <w:r w:rsidRPr="003F5456">
              <w:rPr>
                <w:sz w:val="20"/>
              </w:rPr>
              <w:t>class evidence</w:t>
            </w:r>
            <w:r>
              <w:rPr>
                <w:sz w:val="20"/>
              </w:rPr>
              <w:t xml:space="preserve"> about each of the Three Questions</w:t>
            </w:r>
            <w:r w:rsidRPr="003F5456">
              <w:rPr>
                <w:sz w:val="20"/>
              </w:rPr>
              <w:t>?</w:t>
            </w:r>
          </w:p>
        </w:tc>
        <w:tc>
          <w:tcPr>
            <w:tcW w:w="4266" w:type="dxa"/>
          </w:tcPr>
          <w:p w14:paraId="28E8DEC7" w14:textId="77777777" w:rsidR="009D68C8" w:rsidRPr="003F5456" w:rsidRDefault="009D68C8" w:rsidP="0009511A">
            <w:pPr>
              <w:spacing w:before="60"/>
              <w:jc w:val="center"/>
              <w:rPr>
                <w:b/>
                <w:sz w:val="20"/>
              </w:rPr>
            </w:pPr>
            <w:r w:rsidRPr="003F5456">
              <w:rPr>
                <w:b/>
                <w:sz w:val="20"/>
              </w:rPr>
              <w:t>Conclusions</w:t>
            </w:r>
          </w:p>
          <w:p w14:paraId="08B74F83" w14:textId="77777777" w:rsidR="009D68C8" w:rsidRDefault="009D68C8" w:rsidP="0009511A">
            <w:pPr>
              <w:jc w:val="center"/>
            </w:pPr>
            <w:r>
              <w:rPr>
                <w:sz w:val="20"/>
              </w:rPr>
              <w:t>What can we conclude about each of the Three Questions using this evidence?</w:t>
            </w:r>
          </w:p>
        </w:tc>
        <w:tc>
          <w:tcPr>
            <w:tcW w:w="4266" w:type="dxa"/>
          </w:tcPr>
          <w:p w14:paraId="7B72188C" w14:textId="77777777" w:rsidR="009D68C8" w:rsidRPr="003F5456" w:rsidRDefault="009D68C8" w:rsidP="0009511A">
            <w:pPr>
              <w:spacing w:before="60"/>
              <w:jc w:val="center"/>
              <w:rPr>
                <w:b/>
                <w:sz w:val="20"/>
              </w:rPr>
            </w:pPr>
            <w:r w:rsidRPr="003F5456">
              <w:rPr>
                <w:b/>
                <w:sz w:val="20"/>
              </w:rPr>
              <w:t>Unanswered Questions</w:t>
            </w:r>
          </w:p>
          <w:p w14:paraId="6DAC92C1" w14:textId="77777777" w:rsidR="009D68C8" w:rsidRDefault="009D68C8" w:rsidP="0009511A">
            <w:pPr>
              <w:jc w:val="center"/>
              <w:rPr>
                <w:sz w:val="20"/>
              </w:rPr>
            </w:pPr>
            <w:r>
              <w:rPr>
                <w:sz w:val="20"/>
              </w:rPr>
              <w:t>What do we still need to know in order to answer each of the Three Questions?</w:t>
            </w:r>
          </w:p>
          <w:p w14:paraId="6324A965" w14:textId="1086E037" w:rsidR="0053668D" w:rsidRDefault="0053668D" w:rsidP="0053668D">
            <w:r>
              <w:rPr>
                <w:rFonts w:eastAsia="Calibri"/>
                <w:i/>
                <w:color w:val="0000FF"/>
              </w:rPr>
              <w:t>Note: The L</w:t>
            </w:r>
            <w:r w:rsidRPr="00EF1CEB">
              <w:rPr>
                <w:rFonts w:eastAsia="Calibri"/>
                <w:i/>
                <w:color w:val="0000FF"/>
              </w:rPr>
              <w:t>evel 4 questions</w:t>
            </w:r>
            <w:r>
              <w:rPr>
                <w:rFonts w:eastAsia="Calibri"/>
                <w:i/>
                <w:color w:val="0000FF"/>
              </w:rPr>
              <w:t xml:space="preserve"> below are important because they will establish the problem for future explanation activities</w:t>
            </w:r>
            <w:r w:rsidRPr="002A66C2">
              <w:rPr>
                <w:rFonts w:eastAsia="Calibri"/>
                <w:i/>
                <w:color w:val="0000FF"/>
              </w:rPr>
              <w:t>.</w:t>
            </w:r>
          </w:p>
        </w:tc>
      </w:tr>
      <w:tr w:rsidR="0022742D" w14:paraId="706F729F" w14:textId="77777777" w:rsidTr="0009511A">
        <w:trPr>
          <w:trHeight w:val="2264"/>
        </w:trPr>
        <w:tc>
          <w:tcPr>
            <w:tcW w:w="4266" w:type="dxa"/>
          </w:tcPr>
          <w:p w14:paraId="628DEF6A" w14:textId="77777777" w:rsidR="0022742D" w:rsidRPr="005624FD" w:rsidRDefault="0022742D" w:rsidP="0022742D">
            <w:pPr>
              <w:spacing w:before="60"/>
              <w:rPr>
                <w:rFonts w:eastAsia="Calibri" w:cstheme="minorBidi"/>
                <w:i/>
                <w:color w:val="0000FF"/>
                <w:szCs w:val="22"/>
              </w:rPr>
            </w:pPr>
            <w:r w:rsidRPr="005624FD">
              <w:rPr>
                <w:rFonts w:eastAsia="Calibri" w:cstheme="minorBidi"/>
                <w:i/>
                <w:color w:val="0000FF"/>
                <w:szCs w:val="22"/>
              </w:rPr>
              <w:t>Teacher prompts for supporting Small Group/Whole Class Discussions:</w:t>
            </w:r>
          </w:p>
          <w:p w14:paraId="27EB564E" w14:textId="77777777" w:rsidR="0022742D" w:rsidRDefault="0022742D" w:rsidP="0022742D">
            <w:pPr>
              <w:pStyle w:val="ListParagraph"/>
              <w:numPr>
                <w:ilvl w:val="0"/>
                <w:numId w:val="31"/>
              </w:numPr>
              <w:spacing w:before="60"/>
              <w:ind w:left="360"/>
              <w:rPr>
                <w:i/>
                <w:color w:val="0000FF"/>
                <w:szCs w:val="22"/>
              </w:rPr>
            </w:pPr>
            <w:r w:rsidRPr="005624FD">
              <w:rPr>
                <w:i/>
                <w:color w:val="0000FF"/>
                <w:szCs w:val="22"/>
              </w:rPr>
              <w:t xml:space="preserve">What evidence did we gather in our </w:t>
            </w:r>
            <w:r>
              <w:rPr>
                <w:i/>
                <w:color w:val="0000FF"/>
                <w:szCs w:val="22"/>
              </w:rPr>
              <w:t>mealworms</w:t>
            </w:r>
            <w:r w:rsidRPr="005624FD">
              <w:rPr>
                <w:i/>
                <w:color w:val="0000FF"/>
                <w:szCs w:val="22"/>
              </w:rPr>
              <w:t xml:space="preserve"> invest</w:t>
            </w:r>
            <w:r>
              <w:rPr>
                <w:i/>
                <w:color w:val="0000FF"/>
                <w:szCs w:val="22"/>
              </w:rPr>
              <w:t>igation</w:t>
            </w:r>
            <w:r w:rsidRPr="005624FD">
              <w:rPr>
                <w:i/>
                <w:color w:val="0000FF"/>
                <w:szCs w:val="22"/>
              </w:rPr>
              <w:t>?</w:t>
            </w:r>
          </w:p>
          <w:p w14:paraId="1D525849" w14:textId="0A5AC961" w:rsidR="0022742D" w:rsidRPr="0022742D" w:rsidRDefault="0022742D" w:rsidP="0022742D">
            <w:pPr>
              <w:pStyle w:val="ListParagraph"/>
              <w:numPr>
                <w:ilvl w:val="0"/>
                <w:numId w:val="31"/>
              </w:numPr>
              <w:spacing w:before="60"/>
              <w:ind w:left="360"/>
              <w:rPr>
                <w:i/>
                <w:color w:val="0000FF"/>
                <w:szCs w:val="22"/>
              </w:rPr>
            </w:pPr>
            <w:r w:rsidRPr="0022742D">
              <w:rPr>
                <w:i/>
                <w:color w:val="0000FF"/>
                <w:szCs w:val="22"/>
              </w:rPr>
              <w:t>Do we know that from patterns in our class results (not prior knowledge or other sources</w:t>
            </w:r>
            <w:r w:rsidRPr="0022742D">
              <w:rPr>
                <w:rFonts w:eastAsia="Calibri"/>
                <w:i/>
                <w:color w:val="0000FF"/>
                <w:szCs w:val="22"/>
              </w:rPr>
              <w:t>)?</w:t>
            </w:r>
          </w:p>
        </w:tc>
        <w:tc>
          <w:tcPr>
            <w:tcW w:w="4266" w:type="dxa"/>
          </w:tcPr>
          <w:p w14:paraId="0957A4F3" w14:textId="77777777" w:rsidR="0022742D" w:rsidRPr="005624FD" w:rsidRDefault="0022742D" w:rsidP="0022742D">
            <w:pPr>
              <w:spacing w:before="60"/>
              <w:rPr>
                <w:rFonts w:eastAsia="Calibri" w:cstheme="minorBidi"/>
                <w:i/>
                <w:color w:val="0000FF"/>
                <w:szCs w:val="22"/>
              </w:rPr>
            </w:pPr>
            <w:r w:rsidRPr="005624FD">
              <w:rPr>
                <w:rFonts w:eastAsia="Calibri" w:cstheme="minorBidi"/>
                <w:i/>
                <w:color w:val="0000FF"/>
                <w:szCs w:val="22"/>
              </w:rPr>
              <w:t>Teacher prompts for supporting Small Group/Whole Class Discussions:</w:t>
            </w:r>
          </w:p>
          <w:p w14:paraId="025FC158" w14:textId="77777777" w:rsidR="0022742D" w:rsidRPr="005624FD" w:rsidRDefault="0022742D" w:rsidP="0022742D">
            <w:pPr>
              <w:pStyle w:val="ListParagraph"/>
              <w:numPr>
                <w:ilvl w:val="0"/>
                <w:numId w:val="31"/>
              </w:numPr>
              <w:spacing w:before="60"/>
              <w:ind w:left="360"/>
              <w:rPr>
                <w:i/>
                <w:color w:val="0000FF"/>
                <w:szCs w:val="22"/>
              </w:rPr>
            </w:pPr>
            <w:r w:rsidRPr="005624FD">
              <w:rPr>
                <w:i/>
                <w:color w:val="0000FF"/>
                <w:szCs w:val="22"/>
              </w:rPr>
              <w:t xml:space="preserve">What class evidence is your conclusion base on? </w:t>
            </w:r>
          </w:p>
          <w:p w14:paraId="2E88EFE3" w14:textId="77777777" w:rsidR="0022742D" w:rsidRPr="005624FD" w:rsidRDefault="0022742D" w:rsidP="0022742D">
            <w:pPr>
              <w:pStyle w:val="ListParagraph"/>
              <w:numPr>
                <w:ilvl w:val="0"/>
                <w:numId w:val="31"/>
              </w:numPr>
              <w:spacing w:before="60"/>
              <w:ind w:left="360"/>
              <w:rPr>
                <w:i/>
                <w:color w:val="0000FF"/>
                <w:szCs w:val="22"/>
              </w:rPr>
            </w:pPr>
            <w:r w:rsidRPr="005624FD">
              <w:rPr>
                <w:i/>
                <w:color w:val="0000FF"/>
                <w:szCs w:val="22"/>
              </w:rPr>
              <w:t>What differences are there among our conclusions?</w:t>
            </w:r>
          </w:p>
          <w:p w14:paraId="33A34ADE" w14:textId="77777777" w:rsidR="0022742D" w:rsidRDefault="0022742D" w:rsidP="0022742D">
            <w:pPr>
              <w:pStyle w:val="ListParagraph"/>
              <w:numPr>
                <w:ilvl w:val="0"/>
                <w:numId w:val="31"/>
              </w:numPr>
              <w:spacing w:before="60"/>
              <w:ind w:left="360"/>
              <w:rPr>
                <w:i/>
                <w:color w:val="0000FF"/>
                <w:szCs w:val="22"/>
              </w:rPr>
            </w:pPr>
            <w:r w:rsidRPr="005624FD">
              <w:rPr>
                <w:i/>
                <w:color w:val="0000FF"/>
                <w:szCs w:val="22"/>
              </w:rPr>
              <w:t xml:space="preserve">Why does this conclusion make sense?  </w:t>
            </w:r>
          </w:p>
          <w:p w14:paraId="7B11A489" w14:textId="1A7BFD7E" w:rsidR="0022742D" w:rsidRPr="0022742D" w:rsidRDefault="0022742D" w:rsidP="0022742D">
            <w:pPr>
              <w:pStyle w:val="ListParagraph"/>
              <w:numPr>
                <w:ilvl w:val="0"/>
                <w:numId w:val="31"/>
              </w:numPr>
              <w:spacing w:before="60"/>
              <w:ind w:left="360"/>
              <w:rPr>
                <w:i/>
                <w:color w:val="0000FF"/>
                <w:szCs w:val="22"/>
              </w:rPr>
            </w:pPr>
            <w:r w:rsidRPr="0022742D">
              <w:rPr>
                <w:i/>
                <w:color w:val="0000FF"/>
                <w:szCs w:val="22"/>
              </w:rPr>
              <w:t>What does this evidence tell us about the [Matter Movement/Change or Energy] Question</w:t>
            </w:r>
            <w:r w:rsidRPr="0022742D">
              <w:rPr>
                <w:rFonts w:eastAsia="Calibri"/>
                <w:i/>
                <w:color w:val="0000FF"/>
                <w:szCs w:val="22"/>
              </w:rPr>
              <w:t>?</w:t>
            </w:r>
          </w:p>
        </w:tc>
        <w:tc>
          <w:tcPr>
            <w:tcW w:w="4266" w:type="dxa"/>
          </w:tcPr>
          <w:p w14:paraId="3A3299A8" w14:textId="77777777" w:rsidR="0022742D" w:rsidRPr="005624FD" w:rsidRDefault="0022742D" w:rsidP="0022742D">
            <w:pPr>
              <w:spacing w:before="60"/>
              <w:rPr>
                <w:rFonts w:eastAsia="Calibri" w:cstheme="minorBidi"/>
                <w:i/>
                <w:color w:val="0000FF"/>
                <w:szCs w:val="22"/>
              </w:rPr>
            </w:pPr>
            <w:r w:rsidRPr="005624FD">
              <w:rPr>
                <w:rFonts w:eastAsia="Calibri" w:cstheme="minorBidi"/>
                <w:i/>
                <w:color w:val="0000FF"/>
                <w:szCs w:val="22"/>
              </w:rPr>
              <w:t>Teacher suggestions for supporting Small Group/Whole Class Discussions:</w:t>
            </w:r>
          </w:p>
          <w:p w14:paraId="423D8278" w14:textId="77777777" w:rsidR="0022742D" w:rsidRPr="005624FD" w:rsidRDefault="0022742D" w:rsidP="0022742D">
            <w:pPr>
              <w:pStyle w:val="ListParagraph"/>
              <w:numPr>
                <w:ilvl w:val="0"/>
                <w:numId w:val="31"/>
              </w:numPr>
              <w:spacing w:before="60"/>
              <w:ind w:left="360"/>
              <w:rPr>
                <w:i/>
                <w:color w:val="0000FF"/>
                <w:szCs w:val="22"/>
              </w:rPr>
            </w:pPr>
            <w:r w:rsidRPr="005624FD">
              <w:rPr>
                <w:i/>
                <w:color w:val="0000FF"/>
                <w:szCs w:val="22"/>
              </w:rPr>
              <w:t>Be prepared with how you want to address unanswered questions that are not specifically connected to one of the Three Questions (and do not move the unit “forward”).</w:t>
            </w:r>
          </w:p>
          <w:p w14:paraId="6EE20890" w14:textId="4CC31786" w:rsidR="0022742D" w:rsidRDefault="0022742D" w:rsidP="0022742D">
            <w:r w:rsidRPr="005624FD">
              <w:rPr>
                <w:b/>
                <w:i/>
                <w:color w:val="0000FF"/>
                <w:szCs w:val="22"/>
                <w:u w:val="single"/>
              </w:rPr>
              <w:t>Goal</w:t>
            </w:r>
            <w:r w:rsidRPr="005624FD">
              <w:rPr>
                <w:i/>
                <w:color w:val="0000FF"/>
                <w:szCs w:val="22"/>
              </w:rPr>
              <w:t>: Class identifies that they don’t know what is happening at the atomic-molecular scale</w:t>
            </w:r>
            <w:r w:rsidRPr="005624FD">
              <w:rPr>
                <w:rFonts w:eastAsia="Calibri"/>
                <w:i/>
                <w:color w:val="0000FF"/>
                <w:szCs w:val="22"/>
              </w:rPr>
              <w:t xml:space="preserve"> to fully explain the Three Questions.</w:t>
            </w:r>
            <w:r w:rsidRPr="00BC6B90">
              <w:rPr>
                <w:rFonts w:eastAsia="Calibri"/>
                <w:i/>
                <w:color w:val="0000FF"/>
                <w:sz w:val="20"/>
              </w:rPr>
              <w:t xml:space="preserve"> </w:t>
            </w:r>
          </w:p>
        </w:tc>
      </w:tr>
      <w:tr w:rsidR="007E2AC0" w14:paraId="6CAF2785" w14:textId="77777777" w:rsidTr="007E2AC0">
        <w:trPr>
          <w:trHeight w:val="2264"/>
        </w:trPr>
        <w:tc>
          <w:tcPr>
            <w:tcW w:w="4266" w:type="dxa"/>
          </w:tcPr>
          <w:p w14:paraId="3E0EA0FD" w14:textId="7D751CBB" w:rsidR="007E2AC0" w:rsidRPr="007E2AC0" w:rsidRDefault="0053668D" w:rsidP="007E2AC0">
            <w:pPr>
              <w:rPr>
                <w:rFonts w:eastAsia="Calibri"/>
                <w:b/>
                <w:i/>
                <w:color w:val="0000FF"/>
              </w:rPr>
            </w:pPr>
            <w:r w:rsidRPr="00B0464C">
              <w:rPr>
                <w:rFonts w:cs="Arial"/>
                <w:noProof/>
                <w:sz w:val="24"/>
                <w:szCs w:val="24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1B6D206F" wp14:editId="3AB9A440">
                  <wp:simplePos x="0" y="0"/>
                  <wp:positionH relativeFrom="column">
                    <wp:posOffset>-1331595</wp:posOffset>
                  </wp:positionH>
                  <wp:positionV relativeFrom="paragraph">
                    <wp:posOffset>-3810</wp:posOffset>
                  </wp:positionV>
                  <wp:extent cx="1215390" cy="1419225"/>
                  <wp:effectExtent l="0" t="0" r="3810" b="3175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ue question.png"/>
                          <pic:cNvPicPr/>
                        </pic:nvPicPr>
                        <pic:blipFill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5390" cy="1419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0464C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B3A95BC" wp14:editId="10DC3702">
                      <wp:simplePos x="0" y="0"/>
                      <wp:positionH relativeFrom="column">
                        <wp:posOffset>-1176020</wp:posOffset>
                      </wp:positionH>
                      <wp:positionV relativeFrom="paragraph">
                        <wp:posOffset>193040</wp:posOffset>
                      </wp:positionV>
                      <wp:extent cx="1073150" cy="934085"/>
                      <wp:effectExtent l="0" t="0" r="0" b="571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3150" cy="9340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E2BB364" w14:textId="77777777" w:rsidR="007E2AC0" w:rsidRPr="00B0464C" w:rsidRDefault="007E2AC0" w:rsidP="009D68C8">
                                  <w:pPr>
                                    <w:jc w:val="center"/>
                                    <w:rPr>
                                      <w:rFonts w:eastAsia="MS Mincho"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B0464C"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The Matter </w:t>
                                  </w: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Movement</w:t>
                                  </w:r>
                                  <w:r w:rsidRPr="00B0464C"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 Question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type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-92.55pt;margin-top:15.2pt;width:84.5pt;height:73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" filled="f" stroked="f">
                      <v:textbox>
                        <w:txbxContent>
                          <w:p w14:paraId="4E2BB364" w14:textId="77777777" w:rsidR="007E2AC0" w:rsidRPr="00B0464C" w:rsidRDefault="007E2AC0" w:rsidP="009D68C8">
                            <w:pPr>
                              <w:jc w:val="center"/>
                              <w:rPr>
                                <w:rFonts w:eastAsia="MS Mincho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B0464C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The Matter 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Movement</w:t>
                            </w:r>
                            <w:r w:rsidRPr="00B0464C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Question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E2AC0" w:rsidRPr="007E2AC0">
              <w:rPr>
                <w:rFonts w:eastAsia="Calibri"/>
                <w:b/>
                <w:i/>
                <w:color w:val="0000FF"/>
              </w:rPr>
              <w:t xml:space="preserve">Level 4: </w:t>
            </w:r>
          </w:p>
          <w:p w14:paraId="582419F5" w14:textId="5242E998" w:rsidR="007E2AC0" w:rsidRDefault="007E2AC0" w:rsidP="007E2AC0">
            <w:pPr>
              <w:pStyle w:val="ListParagraph"/>
              <w:numPr>
                <w:ilvl w:val="0"/>
                <w:numId w:val="28"/>
              </w:numPr>
              <w:ind w:left="360"/>
              <w:rPr>
                <w:rFonts w:eastAsia="Calibri"/>
                <w:b/>
                <w:i/>
                <w:color w:val="0000FF"/>
              </w:rPr>
            </w:pPr>
            <w:r>
              <w:rPr>
                <w:rFonts w:eastAsia="Calibri"/>
                <w:b/>
                <w:i/>
                <w:color w:val="0000FF"/>
              </w:rPr>
              <w:t>The total mass of the bread plus the mold decreased.</w:t>
            </w:r>
          </w:p>
          <w:p w14:paraId="7C04BFC4" w14:textId="7855D951" w:rsidR="007E2AC0" w:rsidRDefault="007E2AC0" w:rsidP="007E2AC0"/>
        </w:tc>
        <w:tc>
          <w:tcPr>
            <w:tcW w:w="4266" w:type="dxa"/>
          </w:tcPr>
          <w:p w14:paraId="4352E7B8" w14:textId="77777777" w:rsidR="007E2AC0" w:rsidRPr="007E2AC0" w:rsidRDefault="007E2AC0" w:rsidP="007E2AC0">
            <w:pPr>
              <w:rPr>
                <w:rFonts w:eastAsia="Calibri"/>
                <w:b/>
                <w:i/>
                <w:color w:val="0000FF"/>
              </w:rPr>
            </w:pPr>
            <w:r w:rsidRPr="007E2AC0">
              <w:rPr>
                <w:rFonts w:eastAsia="Calibri"/>
                <w:b/>
                <w:i/>
                <w:color w:val="0000FF"/>
              </w:rPr>
              <w:t xml:space="preserve">Level 4: </w:t>
            </w:r>
          </w:p>
          <w:p w14:paraId="5FC345CD" w14:textId="77777777" w:rsidR="007E2AC0" w:rsidRDefault="007E2AC0" w:rsidP="007E2AC0">
            <w:pPr>
              <w:pStyle w:val="ListParagraph"/>
              <w:numPr>
                <w:ilvl w:val="0"/>
                <w:numId w:val="28"/>
              </w:numPr>
              <w:ind w:left="360"/>
              <w:rPr>
                <w:rFonts w:eastAsia="Calibri"/>
                <w:b/>
                <w:i/>
                <w:color w:val="0000FF"/>
              </w:rPr>
            </w:pPr>
            <w:r>
              <w:rPr>
                <w:rFonts w:eastAsia="Calibri"/>
                <w:b/>
                <w:i/>
                <w:color w:val="0000FF"/>
              </w:rPr>
              <w:t xml:space="preserve">Molecules left the bread and the mold.  </w:t>
            </w:r>
          </w:p>
          <w:p w14:paraId="5D3DB464" w14:textId="6159AAF4" w:rsidR="007E2AC0" w:rsidRDefault="007E2AC0" w:rsidP="007E2AC0">
            <w:pPr>
              <w:pStyle w:val="ListParagraph"/>
              <w:numPr>
                <w:ilvl w:val="0"/>
                <w:numId w:val="28"/>
              </w:numPr>
              <w:ind w:left="360"/>
              <w:rPr>
                <w:rFonts w:eastAsia="Calibri"/>
                <w:b/>
                <w:i/>
                <w:color w:val="0000FF"/>
              </w:rPr>
            </w:pPr>
            <w:r>
              <w:rPr>
                <w:rFonts w:eastAsia="Calibri"/>
                <w:b/>
                <w:i/>
                <w:color w:val="0000FF"/>
              </w:rPr>
              <w:t xml:space="preserve">Some molecules must also have entered the air from the bread, the mold, or both. </w:t>
            </w:r>
          </w:p>
          <w:p w14:paraId="233E59A4" w14:textId="783B2D05" w:rsidR="007E2AC0" w:rsidRDefault="007E2AC0" w:rsidP="007E2AC0">
            <w:r w:rsidRPr="00882F1E">
              <w:rPr>
                <w:rFonts w:eastAsia="Calibri"/>
                <w:b/>
                <w:i/>
                <w:color w:val="0000FF"/>
                <w:u w:val="single"/>
              </w:rPr>
              <w:t>Key idea</w:t>
            </w:r>
            <w:r>
              <w:rPr>
                <w:rFonts w:eastAsia="Calibri"/>
                <w:b/>
                <w:i/>
                <w:color w:val="0000FF"/>
              </w:rPr>
              <w:t xml:space="preserve">: </w:t>
            </w:r>
            <w:r w:rsidRPr="00882F1E">
              <w:rPr>
                <w:rFonts w:eastAsia="Calibri"/>
                <w:i/>
                <w:color w:val="0000FF"/>
              </w:rPr>
              <w:t>Mass change is a key form of evidence that matter has moved.</w:t>
            </w:r>
          </w:p>
        </w:tc>
        <w:tc>
          <w:tcPr>
            <w:tcW w:w="4266" w:type="dxa"/>
          </w:tcPr>
          <w:p w14:paraId="2A019EFA" w14:textId="77777777" w:rsidR="007E2AC0" w:rsidRDefault="007E2AC0" w:rsidP="007E2AC0">
            <w:pPr>
              <w:rPr>
                <w:rFonts w:eastAsia="Calibri"/>
                <w:b/>
                <w:i/>
                <w:color w:val="0000FF"/>
              </w:rPr>
            </w:pPr>
            <w:r>
              <w:rPr>
                <w:rFonts w:eastAsia="Calibri"/>
                <w:b/>
                <w:i/>
                <w:color w:val="0000FF"/>
              </w:rPr>
              <w:t xml:space="preserve">Level 4: </w:t>
            </w:r>
          </w:p>
          <w:p w14:paraId="1B3CB1B7" w14:textId="77777777" w:rsidR="007E2AC0" w:rsidRDefault="007E2AC0" w:rsidP="007E2AC0">
            <w:pPr>
              <w:pStyle w:val="ListParagraph"/>
              <w:numPr>
                <w:ilvl w:val="0"/>
                <w:numId w:val="27"/>
              </w:numPr>
              <w:ind w:left="360"/>
              <w:rPr>
                <w:rFonts w:eastAsia="Calibri"/>
                <w:b/>
                <w:i/>
                <w:color w:val="0000FF"/>
              </w:rPr>
            </w:pPr>
            <w:r>
              <w:rPr>
                <w:rFonts w:eastAsia="Calibri"/>
                <w:b/>
                <w:i/>
                <w:color w:val="0000FF"/>
              </w:rPr>
              <w:t>Where did the lost mass go?</w:t>
            </w:r>
          </w:p>
          <w:p w14:paraId="027A8B9B" w14:textId="3ED55950" w:rsidR="007E2AC0" w:rsidRDefault="007E2AC0" w:rsidP="007E2AC0">
            <w:pPr>
              <w:pStyle w:val="ListParagraph"/>
              <w:numPr>
                <w:ilvl w:val="0"/>
                <w:numId w:val="27"/>
              </w:numPr>
              <w:ind w:left="360"/>
              <w:rPr>
                <w:rFonts w:eastAsia="Calibri"/>
                <w:b/>
                <w:i/>
                <w:color w:val="0000FF"/>
              </w:rPr>
            </w:pPr>
            <w:r>
              <w:rPr>
                <w:rFonts w:eastAsia="Calibri"/>
                <w:b/>
                <w:i/>
                <w:color w:val="0000FF"/>
              </w:rPr>
              <w:t>Did the bread or the mold lose mass?</w:t>
            </w:r>
          </w:p>
          <w:p w14:paraId="19D037D1" w14:textId="0F53D58B" w:rsidR="0064310F" w:rsidRPr="006434B6" w:rsidRDefault="0064310F" w:rsidP="007E2AC0">
            <w:pPr>
              <w:pStyle w:val="ListParagraph"/>
              <w:numPr>
                <w:ilvl w:val="0"/>
                <w:numId w:val="27"/>
              </w:numPr>
              <w:ind w:left="360"/>
              <w:rPr>
                <w:rFonts w:eastAsia="Calibri"/>
                <w:b/>
                <w:i/>
                <w:color w:val="0000FF"/>
              </w:rPr>
            </w:pPr>
            <w:r w:rsidRPr="0064310F">
              <w:rPr>
                <w:rFonts w:eastAsia="Calibri"/>
                <w:b/>
                <w:i/>
                <w:color w:val="0000FF"/>
              </w:rPr>
              <w:t xml:space="preserve">What happens to the </w:t>
            </w:r>
            <w:r>
              <w:rPr>
                <w:rFonts w:eastAsia="Calibri"/>
                <w:b/>
                <w:i/>
                <w:color w:val="0000FF"/>
              </w:rPr>
              <w:t>bread</w:t>
            </w:r>
            <w:r w:rsidRPr="0064310F">
              <w:rPr>
                <w:rFonts w:eastAsia="Calibri"/>
                <w:b/>
                <w:i/>
                <w:color w:val="0000FF"/>
              </w:rPr>
              <w:t xml:space="preserve"> when it goes into the </w:t>
            </w:r>
            <w:r>
              <w:rPr>
                <w:rFonts w:eastAsia="Calibri"/>
                <w:b/>
                <w:i/>
                <w:color w:val="0000FF"/>
              </w:rPr>
              <w:t>mold</w:t>
            </w:r>
            <w:r w:rsidRPr="0064310F">
              <w:rPr>
                <w:rFonts w:eastAsia="Calibri"/>
                <w:b/>
                <w:i/>
                <w:color w:val="0000FF"/>
              </w:rPr>
              <w:t>?</w:t>
            </w:r>
          </w:p>
          <w:p w14:paraId="324A6FC8" w14:textId="2EA82BF8" w:rsidR="007E2AC0" w:rsidRDefault="007E2AC0" w:rsidP="007E2AC0"/>
        </w:tc>
      </w:tr>
      <w:tr w:rsidR="0022742D" w14:paraId="7F989FB7" w14:textId="77777777" w:rsidTr="006F0581">
        <w:trPr>
          <w:trHeight w:val="1988"/>
        </w:trPr>
        <w:tc>
          <w:tcPr>
            <w:tcW w:w="4266" w:type="dxa"/>
          </w:tcPr>
          <w:p w14:paraId="21B89242" w14:textId="37BCD863" w:rsidR="0022742D" w:rsidRDefault="0022742D" w:rsidP="0022742D">
            <w:pPr>
              <w:rPr>
                <w:rFonts w:eastAsia="Calibri"/>
                <w:b/>
                <w:i/>
                <w:color w:val="0000FF"/>
              </w:rPr>
            </w:pPr>
            <w:r>
              <w:rPr>
                <w:rFonts w:eastAsia="Calibri"/>
                <w:b/>
                <w:i/>
                <w:color w:val="0000FF"/>
              </w:rPr>
              <w:t xml:space="preserve">Level 4: </w:t>
            </w:r>
          </w:p>
          <w:p w14:paraId="7E8D36C4" w14:textId="287A2AA3" w:rsidR="0022742D" w:rsidRPr="00985A3E" w:rsidRDefault="0022742D" w:rsidP="0022742D">
            <w:pPr>
              <w:pStyle w:val="ListParagraph"/>
              <w:numPr>
                <w:ilvl w:val="0"/>
                <w:numId w:val="28"/>
              </w:numPr>
              <w:ind w:left="360"/>
              <w:rPr>
                <w:rFonts w:eastAsia="Calibri"/>
                <w:b/>
                <w:i/>
                <w:color w:val="0000FF"/>
              </w:rPr>
            </w:pPr>
            <w:r>
              <w:rPr>
                <w:rFonts w:eastAsia="Calibri"/>
                <w:b/>
                <w:i/>
                <w:color w:val="0000FF"/>
              </w:rPr>
              <w:t xml:space="preserve">BTB turned yellow. </w:t>
            </w:r>
          </w:p>
        </w:tc>
        <w:tc>
          <w:tcPr>
            <w:tcW w:w="4266" w:type="dxa"/>
          </w:tcPr>
          <w:p w14:paraId="615CAE10" w14:textId="77777777" w:rsidR="0022742D" w:rsidRPr="0022742D" w:rsidRDefault="0022742D" w:rsidP="0022742D">
            <w:pPr>
              <w:rPr>
                <w:rFonts w:eastAsiaTheme="minorHAnsi"/>
                <w:sz w:val="20"/>
              </w:rPr>
            </w:pPr>
            <w:r w:rsidRPr="0022742D">
              <w:rPr>
                <w:rFonts w:eastAsia="Calibri"/>
                <w:b/>
                <w:i/>
                <w:color w:val="0000FF"/>
              </w:rPr>
              <w:t xml:space="preserve">Level 4: </w:t>
            </w:r>
          </w:p>
          <w:p w14:paraId="5D6E68EA" w14:textId="4C987F01" w:rsidR="0022742D" w:rsidRDefault="0022742D" w:rsidP="0022742D">
            <w:pPr>
              <w:pStyle w:val="ListParagraph"/>
              <w:numPr>
                <w:ilvl w:val="0"/>
                <w:numId w:val="28"/>
              </w:numPr>
              <w:ind w:left="360"/>
              <w:rPr>
                <w:sz w:val="20"/>
              </w:rPr>
            </w:pPr>
            <w:r>
              <w:rPr>
                <w:rFonts w:eastAsia="Calibri"/>
                <w:b/>
                <w:i/>
                <w:color w:val="0000FF"/>
              </w:rPr>
              <w:t xml:space="preserve">Carbon atoms </w:t>
            </w:r>
            <w:r w:rsidR="00985A3E">
              <w:rPr>
                <w:rFonts w:eastAsia="Calibri"/>
                <w:b/>
                <w:i/>
                <w:color w:val="0000FF"/>
              </w:rPr>
              <w:t>leave</w:t>
            </w:r>
            <w:r>
              <w:rPr>
                <w:rFonts w:eastAsia="Calibri"/>
                <w:b/>
                <w:i/>
                <w:color w:val="0000FF"/>
              </w:rPr>
              <w:t xml:space="preserve"> the mold </w:t>
            </w:r>
            <w:r w:rsidR="00985A3E">
              <w:rPr>
                <w:rFonts w:eastAsia="Calibri"/>
                <w:b/>
                <w:i/>
                <w:color w:val="0000FF"/>
              </w:rPr>
              <w:t>and/</w:t>
            </w:r>
            <w:r>
              <w:rPr>
                <w:rFonts w:eastAsia="Calibri"/>
                <w:b/>
                <w:i/>
                <w:color w:val="0000FF"/>
              </w:rPr>
              <w:t>or bread as CO</w:t>
            </w:r>
            <w:r w:rsidRPr="00335AE7">
              <w:rPr>
                <w:rFonts w:eastAsia="Calibri"/>
                <w:b/>
                <w:i/>
                <w:color w:val="0000FF"/>
                <w:vertAlign w:val="subscript"/>
              </w:rPr>
              <w:t>2</w:t>
            </w:r>
            <w:r w:rsidR="00985A3E">
              <w:rPr>
                <w:rFonts w:eastAsia="Calibri"/>
                <w:b/>
                <w:i/>
                <w:color w:val="0000FF"/>
              </w:rPr>
              <w:t xml:space="preserve"> and enter the air (and</w:t>
            </w:r>
            <w:r>
              <w:rPr>
                <w:rFonts w:eastAsia="Calibri"/>
                <w:b/>
                <w:i/>
                <w:color w:val="0000FF"/>
              </w:rPr>
              <w:t xml:space="preserve"> the BTB)</w:t>
            </w:r>
            <w:r w:rsidR="00985A3E">
              <w:rPr>
                <w:rFonts w:eastAsia="Calibri"/>
                <w:b/>
                <w:i/>
                <w:color w:val="0000FF"/>
              </w:rPr>
              <w:t>.</w:t>
            </w:r>
          </w:p>
          <w:p w14:paraId="0A7B0AE5" w14:textId="58787534" w:rsidR="0022742D" w:rsidRDefault="007E2AC0" w:rsidP="0022742D">
            <w:r w:rsidRPr="00882F1E">
              <w:rPr>
                <w:rFonts w:eastAsia="Calibri"/>
                <w:b/>
                <w:i/>
                <w:color w:val="0000FF"/>
                <w:u w:val="single"/>
              </w:rPr>
              <w:t>Key idea</w:t>
            </w:r>
            <w:r>
              <w:rPr>
                <w:rFonts w:eastAsia="Calibri"/>
                <w:b/>
                <w:i/>
                <w:color w:val="0000FF"/>
              </w:rPr>
              <w:t xml:space="preserve">: </w:t>
            </w:r>
            <w:r w:rsidRPr="00882F1E">
              <w:rPr>
                <w:rFonts w:eastAsia="Calibri"/>
                <w:i/>
                <w:color w:val="0000FF"/>
              </w:rPr>
              <w:t>The change in</w:t>
            </w:r>
            <w:r>
              <w:rPr>
                <w:rFonts w:eastAsia="Calibri"/>
                <w:b/>
                <w:i/>
                <w:color w:val="0000FF"/>
              </w:rPr>
              <w:t xml:space="preserve"> </w:t>
            </w:r>
            <w:r>
              <w:rPr>
                <w:rFonts w:eastAsia="Calibri"/>
                <w:i/>
                <w:color w:val="0000FF"/>
              </w:rPr>
              <w:t>BTB</w:t>
            </w:r>
            <w:r w:rsidRPr="00882F1E">
              <w:rPr>
                <w:rFonts w:eastAsia="Calibri"/>
                <w:i/>
                <w:color w:val="0000FF"/>
              </w:rPr>
              <w:t xml:space="preserve"> is </w:t>
            </w:r>
            <w:r>
              <w:rPr>
                <w:rFonts w:eastAsia="Calibri"/>
                <w:i/>
                <w:color w:val="0000FF"/>
              </w:rPr>
              <w:t>a key form of evidence that new molecules (CO</w:t>
            </w:r>
            <w:r w:rsidRPr="00A25779">
              <w:rPr>
                <w:rFonts w:eastAsia="Calibri"/>
                <w:i/>
                <w:color w:val="0000FF"/>
                <w:vertAlign w:val="subscript"/>
              </w:rPr>
              <w:t>2</w:t>
            </w:r>
            <w:r>
              <w:rPr>
                <w:rFonts w:eastAsia="Calibri"/>
                <w:i/>
                <w:color w:val="0000FF"/>
              </w:rPr>
              <w:t>) are being created.</w:t>
            </w:r>
          </w:p>
        </w:tc>
        <w:tc>
          <w:tcPr>
            <w:tcW w:w="4266" w:type="dxa"/>
          </w:tcPr>
          <w:p w14:paraId="0F0B1D88" w14:textId="77777777" w:rsidR="0022742D" w:rsidRDefault="0022742D" w:rsidP="0022742D">
            <w:pPr>
              <w:rPr>
                <w:rFonts w:eastAsia="Calibri"/>
                <w:b/>
                <w:i/>
                <w:color w:val="0000FF"/>
              </w:rPr>
            </w:pPr>
            <w:r>
              <w:rPr>
                <w:rFonts w:eastAsia="Calibri"/>
                <w:b/>
                <w:i/>
                <w:color w:val="0000FF"/>
              </w:rPr>
              <w:t xml:space="preserve">Level 4: </w:t>
            </w:r>
          </w:p>
          <w:p w14:paraId="35F92DD4" w14:textId="77777777" w:rsidR="0022742D" w:rsidRPr="006434B6" w:rsidRDefault="0022742D" w:rsidP="0022742D">
            <w:pPr>
              <w:pStyle w:val="ListParagraph"/>
              <w:numPr>
                <w:ilvl w:val="0"/>
                <w:numId w:val="28"/>
              </w:numPr>
              <w:ind w:left="360"/>
            </w:pPr>
            <w:r>
              <w:rPr>
                <w:rFonts w:eastAsia="Calibri"/>
                <w:b/>
                <w:i/>
                <w:color w:val="0000FF"/>
              </w:rPr>
              <w:t>Where do the carbon and oxygen in the CO</w:t>
            </w:r>
            <w:r w:rsidRPr="000D646A">
              <w:rPr>
                <w:rFonts w:eastAsia="Calibri"/>
                <w:b/>
                <w:i/>
                <w:color w:val="0000FF"/>
                <w:vertAlign w:val="subscript"/>
              </w:rPr>
              <w:t>2</w:t>
            </w:r>
            <w:r>
              <w:rPr>
                <w:rFonts w:eastAsia="Calibri"/>
                <w:b/>
                <w:i/>
                <w:color w:val="0000FF"/>
              </w:rPr>
              <w:t xml:space="preserve"> come from?</w:t>
            </w:r>
          </w:p>
          <w:p w14:paraId="2D5DB940" w14:textId="63BEF1D8" w:rsidR="0022742D" w:rsidRDefault="0022742D" w:rsidP="0022742D">
            <w:pPr>
              <w:pStyle w:val="ListParagraph"/>
              <w:numPr>
                <w:ilvl w:val="0"/>
                <w:numId w:val="28"/>
              </w:numPr>
              <w:ind w:left="360"/>
            </w:pPr>
            <w:r w:rsidRPr="006434B6">
              <w:rPr>
                <w:rFonts w:eastAsia="Calibri"/>
                <w:b/>
                <w:i/>
                <w:color w:val="0000FF"/>
              </w:rPr>
              <w:t>What happened to the atoms in the bread organic molecules?</w:t>
            </w:r>
            <w:r w:rsidRPr="006434B6">
              <w:rPr>
                <w:rFonts w:eastAsia="Calibri"/>
                <w:i/>
                <w:color w:val="0000FF"/>
              </w:rPr>
              <w:t xml:space="preserve"> </w:t>
            </w:r>
          </w:p>
        </w:tc>
      </w:tr>
      <w:tr w:rsidR="0022742D" w14:paraId="68061000" w14:textId="77777777" w:rsidTr="0009511A">
        <w:trPr>
          <w:trHeight w:val="2264"/>
        </w:trPr>
        <w:tc>
          <w:tcPr>
            <w:tcW w:w="4266" w:type="dxa"/>
          </w:tcPr>
          <w:p w14:paraId="24D59C59" w14:textId="77777777" w:rsidR="0022742D" w:rsidRDefault="0022742D" w:rsidP="0022742D">
            <w:pPr>
              <w:rPr>
                <w:rFonts w:eastAsia="Calibri"/>
                <w:b/>
                <w:i/>
                <w:color w:val="0000FF"/>
              </w:rPr>
            </w:pPr>
            <w:r>
              <w:rPr>
                <w:rFonts w:eastAsia="Calibri"/>
                <w:b/>
                <w:i/>
                <w:color w:val="0000FF"/>
              </w:rPr>
              <w:t xml:space="preserve">Level 4: </w:t>
            </w:r>
          </w:p>
          <w:p w14:paraId="31DBBC68" w14:textId="505A7DDA" w:rsidR="0022742D" w:rsidRPr="00A36787" w:rsidRDefault="0022742D" w:rsidP="0022742D">
            <w:pPr>
              <w:pStyle w:val="ListParagraph"/>
              <w:numPr>
                <w:ilvl w:val="0"/>
                <w:numId w:val="28"/>
              </w:numPr>
              <w:spacing w:before="60"/>
              <w:ind w:left="360"/>
              <w:rPr>
                <w:sz w:val="20"/>
              </w:rPr>
            </w:pPr>
            <w:r>
              <w:rPr>
                <w:rFonts w:eastAsia="Calibri"/>
                <w:b/>
                <w:i/>
                <w:noProof/>
                <w:color w:val="0000FF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63CB0EEB" wp14:editId="00083C6B">
                      <wp:simplePos x="0" y="0"/>
                      <wp:positionH relativeFrom="column">
                        <wp:posOffset>-1331595</wp:posOffset>
                      </wp:positionH>
                      <wp:positionV relativeFrom="paragraph">
                        <wp:posOffset>-4445</wp:posOffset>
                      </wp:positionV>
                      <wp:extent cx="1225550" cy="1416050"/>
                      <wp:effectExtent l="0" t="0" r="0" b="6350"/>
                      <wp:wrapNone/>
                      <wp:docPr id="12" name="Group 1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25550" cy="1416050"/>
                                <a:chOff x="0" y="0"/>
                                <a:chExt cx="1225550" cy="14160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3" name="Picture 1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12850" cy="1416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4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2400" y="247650"/>
                                  <a:ext cx="1073150" cy="10245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27236F3" w14:textId="77777777" w:rsidR="007E2AC0" w:rsidRPr="00B0464C" w:rsidRDefault="007E2AC0" w:rsidP="007E2AC0">
                                    <w:pPr>
                                      <w:jc w:val="center"/>
                                      <w:rPr>
                                        <w:rFonts w:eastAsia="MS Mincho" w:cs="Arial"/>
                                        <w:b/>
                                        <w:bCs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B0464C">
                                      <w:rPr>
                                        <w:rFonts w:cs="Arial"/>
                                        <w:b/>
                                        <w:bCs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The Energy Change Question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group id="Group 12" o:spid="_x0000_s1030" style="position:absolute;left:0;text-align:left;margin-left:-104.8pt;margin-top:-.3pt;width:96.5pt;height:111.5pt;z-index:251670528" coordsize="1225550,1416050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">
                      <v:shape id="Picture 13" o:spid="_x0000_s1031" type="#_x0000_t75" style="position:absolute;width:1212850;height:141605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">
                        <v:imagedata r:id="rId11" o:title=""/>
                        <v:path arrowok="t"/>
                      </v:shape>
                      <v:shape id="_x0000_s1032" type="#_x0000_t202" style="position:absolute;left:152400;top:247650;width:1073150;height:102451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ju9P6wAAA&#10;ANsAAAAPAAAAZHJzL2Rvd25yZXYueG1sRE9Li8IwEL4L/ocwgjdNFBW3GkUUYU8uPnZhb0MztsVm&#10;Uppou/9+Iwje5uN7znLd2lI8qPaFYw2joQJBnDpTcKbhct4P5iB8QDZYOiYNf+Rhvep2lpgY1/CR&#10;HqeQiRjCPkENeQhVIqVPc7Loh64ijtzV1RZDhHUmTY1NDLelHCs1kxYLjg05VrTNKb2d7lbD9+H6&#10;+zNRX9nOTqvGtUqy/ZBa93vtZgEiUBve4pf708T5E3j+Eg+Qq3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ju9P6wAAAANsAAAAPAAAAAAAAAAAAAAAAAJcCAABkcnMvZG93bnJl&#10;di54bWxQSwUGAAAAAAQABAD1AAAAhAMAAAAA&#10;" filled="f" stroked="f">
                        <v:textbox>
                          <w:txbxContent>
                            <w:p w14:paraId="527236F3" w14:textId="77777777" w:rsidR="007E2AC0" w:rsidRPr="00B0464C" w:rsidRDefault="007E2AC0" w:rsidP="007E2AC0">
                              <w:pPr>
                                <w:jc w:val="center"/>
                                <w:rPr>
                                  <w:rFonts w:eastAsia="MS Mincho"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B0464C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The Energy Change Question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eastAsia="Calibri"/>
                <w:b/>
                <w:i/>
                <w:noProof/>
                <w:color w:val="0000FF"/>
              </w:rPr>
              <w:t>Mold</w:t>
            </w:r>
            <w:r>
              <w:rPr>
                <w:rFonts w:eastAsia="Calibri"/>
                <w:b/>
                <w:i/>
                <w:color w:val="0000FF"/>
              </w:rPr>
              <w:t xml:space="preserve"> has heat and </w:t>
            </w:r>
            <w:r w:rsidRPr="00A36787">
              <w:rPr>
                <w:rFonts w:eastAsia="Calibri"/>
                <w:b/>
                <w:i/>
                <w:color w:val="0000FF"/>
              </w:rPr>
              <w:t>motion energy.</w:t>
            </w:r>
          </w:p>
          <w:p w14:paraId="55D7A37E" w14:textId="79BB8E94" w:rsidR="0022742D" w:rsidRPr="00701E7A" w:rsidRDefault="0022742D" w:rsidP="0022742D">
            <w:pPr>
              <w:pStyle w:val="ListParagraph"/>
              <w:numPr>
                <w:ilvl w:val="0"/>
                <w:numId w:val="28"/>
              </w:numPr>
              <w:ind w:left="360"/>
              <w:rPr>
                <w:rFonts w:eastAsia="Calibri"/>
                <w:b/>
                <w:i/>
                <w:color w:val="0000FF"/>
              </w:rPr>
            </w:pPr>
            <w:r w:rsidRPr="00701E7A">
              <w:rPr>
                <w:rFonts w:eastAsia="Calibri"/>
                <w:b/>
                <w:i/>
                <w:color w:val="0000FF"/>
              </w:rPr>
              <w:t xml:space="preserve">The </w:t>
            </w:r>
            <w:r>
              <w:rPr>
                <w:rFonts w:eastAsia="Calibri"/>
                <w:b/>
                <w:i/>
                <w:color w:val="0000FF"/>
              </w:rPr>
              <w:t>bread (and the mold) are</w:t>
            </w:r>
            <w:r w:rsidRPr="00701E7A">
              <w:rPr>
                <w:rFonts w:eastAsia="Calibri"/>
                <w:b/>
                <w:i/>
                <w:color w:val="0000FF"/>
              </w:rPr>
              <w:t xml:space="preserve"> made of organic materials that have chemical energy. </w:t>
            </w:r>
          </w:p>
          <w:p w14:paraId="1D343D06" w14:textId="140A6975" w:rsidR="0022742D" w:rsidRDefault="0022742D" w:rsidP="0022742D"/>
        </w:tc>
        <w:tc>
          <w:tcPr>
            <w:tcW w:w="4266" w:type="dxa"/>
          </w:tcPr>
          <w:p w14:paraId="57028FB0" w14:textId="77777777" w:rsidR="0022742D" w:rsidRDefault="0022742D" w:rsidP="0022742D">
            <w:pPr>
              <w:spacing w:before="60"/>
              <w:rPr>
                <w:rFonts w:eastAsia="Calibri"/>
                <w:b/>
                <w:i/>
                <w:color w:val="0000FF"/>
              </w:rPr>
            </w:pPr>
            <w:r>
              <w:rPr>
                <w:rFonts w:eastAsia="Calibri"/>
                <w:b/>
                <w:i/>
                <w:color w:val="0000FF"/>
              </w:rPr>
              <w:t>Level 4:</w:t>
            </w:r>
          </w:p>
          <w:p w14:paraId="184F4356" w14:textId="43B44430" w:rsidR="0022742D" w:rsidRPr="00A36787" w:rsidRDefault="0022742D" w:rsidP="0022742D">
            <w:pPr>
              <w:pStyle w:val="ListParagraph"/>
              <w:numPr>
                <w:ilvl w:val="0"/>
                <w:numId w:val="29"/>
              </w:numPr>
              <w:spacing w:before="60"/>
              <w:rPr>
                <w:rFonts w:eastAsia="Calibri"/>
                <w:b/>
                <w:i/>
                <w:color w:val="0000FF"/>
              </w:rPr>
            </w:pPr>
            <w:r>
              <w:rPr>
                <w:rFonts w:eastAsia="Calibri"/>
                <w:b/>
                <w:i/>
                <w:color w:val="0000FF"/>
              </w:rPr>
              <w:t>Mold</w:t>
            </w:r>
            <w:r w:rsidRPr="00A36787">
              <w:rPr>
                <w:rFonts w:eastAsia="Calibri"/>
                <w:b/>
                <w:i/>
                <w:color w:val="0000FF"/>
              </w:rPr>
              <w:t xml:space="preserve"> gained chemical energy when </w:t>
            </w:r>
            <w:r>
              <w:rPr>
                <w:rFonts w:eastAsia="Calibri"/>
                <w:b/>
                <w:i/>
                <w:color w:val="0000FF"/>
              </w:rPr>
              <w:t>it</w:t>
            </w:r>
            <w:r w:rsidRPr="00A36787">
              <w:rPr>
                <w:rFonts w:eastAsia="Calibri"/>
                <w:b/>
                <w:i/>
                <w:color w:val="0000FF"/>
              </w:rPr>
              <w:t xml:space="preserve"> </w:t>
            </w:r>
            <w:r>
              <w:rPr>
                <w:rFonts w:eastAsia="Calibri"/>
                <w:b/>
                <w:i/>
                <w:color w:val="0000FF"/>
              </w:rPr>
              <w:t>decomposed</w:t>
            </w:r>
            <w:r w:rsidRPr="00A36787">
              <w:rPr>
                <w:rFonts w:eastAsia="Calibri"/>
                <w:b/>
                <w:i/>
                <w:color w:val="0000FF"/>
              </w:rPr>
              <w:t xml:space="preserve"> the </w:t>
            </w:r>
            <w:r>
              <w:rPr>
                <w:rFonts w:eastAsia="Calibri"/>
                <w:b/>
                <w:i/>
                <w:color w:val="0000FF"/>
              </w:rPr>
              <w:t>bread</w:t>
            </w:r>
            <w:r w:rsidRPr="00A36787">
              <w:rPr>
                <w:rFonts w:eastAsia="Calibri"/>
                <w:b/>
                <w:i/>
                <w:color w:val="0000FF"/>
              </w:rPr>
              <w:t xml:space="preserve">. </w:t>
            </w:r>
          </w:p>
          <w:p w14:paraId="33D6E6AD" w14:textId="387B4E06" w:rsidR="0022742D" w:rsidRPr="00701E7A" w:rsidRDefault="0022742D" w:rsidP="0022742D">
            <w:pPr>
              <w:pStyle w:val="ListParagraph"/>
              <w:numPr>
                <w:ilvl w:val="0"/>
                <w:numId w:val="29"/>
              </w:numPr>
              <w:spacing w:before="60"/>
              <w:rPr>
                <w:rFonts w:eastAsia="Calibri"/>
                <w:b/>
                <w:i/>
                <w:color w:val="0000FF"/>
              </w:rPr>
            </w:pPr>
            <w:r>
              <w:rPr>
                <w:rFonts w:eastAsia="Calibri"/>
                <w:b/>
                <w:i/>
                <w:color w:val="0000FF"/>
              </w:rPr>
              <w:t>Mold</w:t>
            </w:r>
            <w:r w:rsidRPr="00701E7A">
              <w:rPr>
                <w:rFonts w:eastAsia="Calibri"/>
                <w:b/>
                <w:i/>
                <w:color w:val="0000FF"/>
              </w:rPr>
              <w:t xml:space="preserve"> used chemical energy when </w:t>
            </w:r>
            <w:r>
              <w:rPr>
                <w:rFonts w:eastAsia="Calibri"/>
                <w:b/>
                <w:i/>
                <w:color w:val="0000FF"/>
              </w:rPr>
              <w:t>it</w:t>
            </w:r>
            <w:r w:rsidRPr="00701E7A">
              <w:rPr>
                <w:rFonts w:eastAsia="Calibri"/>
                <w:b/>
                <w:i/>
                <w:color w:val="0000FF"/>
              </w:rPr>
              <w:t xml:space="preserve"> moved</w:t>
            </w:r>
            <w:r>
              <w:rPr>
                <w:rFonts w:eastAsia="Calibri"/>
                <w:b/>
                <w:i/>
                <w:color w:val="0000FF"/>
              </w:rPr>
              <w:t>/grew</w:t>
            </w:r>
            <w:r>
              <w:t>.</w:t>
            </w:r>
            <w:r w:rsidRPr="00701E7A">
              <w:rPr>
                <w:rFonts w:eastAsia="Calibri"/>
                <w:b/>
                <w:i/>
                <w:color w:val="0000FF"/>
              </w:rPr>
              <w:t xml:space="preserve"> </w:t>
            </w:r>
          </w:p>
          <w:p w14:paraId="7815C74C" w14:textId="179A140F" w:rsidR="0022742D" w:rsidRDefault="007E2AC0" w:rsidP="0022742D">
            <w:r w:rsidRPr="00882F1E">
              <w:rPr>
                <w:rFonts w:eastAsia="Calibri"/>
                <w:b/>
                <w:i/>
                <w:color w:val="0000FF"/>
                <w:u w:val="single"/>
              </w:rPr>
              <w:t>Key idea</w:t>
            </w:r>
            <w:r w:rsidRPr="00882F1E">
              <w:rPr>
                <w:rFonts w:eastAsia="Calibri"/>
                <w:b/>
                <w:i/>
                <w:color w:val="0000FF"/>
              </w:rPr>
              <w:t xml:space="preserve">: </w:t>
            </w:r>
            <w:r>
              <w:rPr>
                <w:rFonts w:eastAsia="Calibri"/>
                <w:i/>
                <w:color w:val="0000FF"/>
              </w:rPr>
              <w:t>Or</w:t>
            </w:r>
            <w:r w:rsidRPr="00882F1E">
              <w:rPr>
                <w:rFonts w:eastAsia="Calibri"/>
                <w:i/>
                <w:color w:val="0000FF"/>
              </w:rPr>
              <w:t>ganic molecules and chemical energy in food (Lesson 2) are key forms of evidence that energy is involved.</w:t>
            </w:r>
          </w:p>
        </w:tc>
        <w:tc>
          <w:tcPr>
            <w:tcW w:w="4266" w:type="dxa"/>
          </w:tcPr>
          <w:p w14:paraId="2D83289F" w14:textId="77777777" w:rsidR="0022742D" w:rsidRDefault="0022742D" w:rsidP="0022742D">
            <w:pPr>
              <w:rPr>
                <w:rFonts w:eastAsia="Calibri"/>
                <w:b/>
                <w:i/>
                <w:color w:val="0000FF"/>
              </w:rPr>
            </w:pPr>
            <w:r>
              <w:rPr>
                <w:rFonts w:eastAsia="Calibri"/>
                <w:b/>
                <w:i/>
                <w:color w:val="0000FF"/>
              </w:rPr>
              <w:t xml:space="preserve">Level 4: </w:t>
            </w:r>
          </w:p>
          <w:p w14:paraId="1BBA2D23" w14:textId="0DCD05AA" w:rsidR="0022742D" w:rsidRPr="00A36787" w:rsidRDefault="0022742D" w:rsidP="0022742D">
            <w:pPr>
              <w:pStyle w:val="ListParagraph"/>
              <w:numPr>
                <w:ilvl w:val="0"/>
                <w:numId w:val="30"/>
              </w:numPr>
              <w:ind w:left="360"/>
            </w:pPr>
            <w:r>
              <w:rPr>
                <w:rFonts w:eastAsia="Calibri"/>
                <w:b/>
                <w:i/>
                <w:color w:val="0000FF"/>
              </w:rPr>
              <w:t>What happened to the stored chemical energy in the bread?</w:t>
            </w:r>
          </w:p>
          <w:p w14:paraId="5062553B" w14:textId="69AC0F9A" w:rsidR="0022742D" w:rsidRPr="00701E7A" w:rsidRDefault="0022742D" w:rsidP="0022742D">
            <w:pPr>
              <w:pStyle w:val="ListParagraph"/>
              <w:numPr>
                <w:ilvl w:val="0"/>
                <w:numId w:val="30"/>
              </w:numPr>
              <w:ind w:left="360"/>
              <w:rPr>
                <w:rFonts w:eastAsia="Calibri"/>
                <w:i/>
                <w:color w:val="0000FF"/>
              </w:rPr>
            </w:pPr>
            <w:r w:rsidRPr="00701E7A">
              <w:rPr>
                <w:rFonts w:eastAsia="Calibri"/>
                <w:b/>
                <w:i/>
                <w:color w:val="0000FF"/>
              </w:rPr>
              <w:t xml:space="preserve">How did the </w:t>
            </w:r>
            <w:r>
              <w:rPr>
                <w:rFonts w:eastAsia="Calibri"/>
                <w:b/>
                <w:i/>
                <w:color w:val="0000FF"/>
              </w:rPr>
              <w:t>mold</w:t>
            </w:r>
            <w:r w:rsidRPr="00701E7A">
              <w:rPr>
                <w:rFonts w:eastAsia="Calibri"/>
                <w:b/>
                <w:i/>
                <w:color w:val="0000FF"/>
              </w:rPr>
              <w:t xml:space="preserve"> get the energy to move</w:t>
            </w:r>
            <w:r>
              <w:rPr>
                <w:rFonts w:eastAsia="Calibri"/>
                <w:b/>
                <w:i/>
                <w:color w:val="0000FF"/>
              </w:rPr>
              <w:t>/gro</w:t>
            </w:r>
            <w:bookmarkStart w:id="0" w:name="_GoBack"/>
            <w:bookmarkEnd w:id="0"/>
            <w:r>
              <w:rPr>
                <w:rFonts w:eastAsia="Calibri"/>
                <w:b/>
                <w:i/>
                <w:color w:val="0000FF"/>
              </w:rPr>
              <w:t>w</w:t>
            </w:r>
            <w:r w:rsidRPr="00701E7A">
              <w:rPr>
                <w:rFonts w:eastAsia="Calibri"/>
                <w:b/>
                <w:i/>
                <w:color w:val="0000FF"/>
              </w:rPr>
              <w:t>?</w:t>
            </w:r>
          </w:p>
          <w:p w14:paraId="768BB0AF" w14:textId="2D04FE8B" w:rsidR="0022742D" w:rsidRDefault="0022742D" w:rsidP="0022742D"/>
        </w:tc>
      </w:tr>
      <w:tr w:rsidR="0022742D" w14:paraId="3446D7DE" w14:textId="77777777" w:rsidTr="0009511A">
        <w:trPr>
          <w:trHeight w:val="2264"/>
        </w:trPr>
        <w:tc>
          <w:tcPr>
            <w:tcW w:w="4266" w:type="dxa"/>
          </w:tcPr>
          <w:p w14:paraId="42A4FF2A" w14:textId="4E359304" w:rsidR="0022742D" w:rsidRDefault="0022742D" w:rsidP="0022742D">
            <w:pPr>
              <w:rPr>
                <w:rFonts w:eastAsia="Calibri"/>
                <w:i/>
                <w:color w:val="0000FF"/>
              </w:rPr>
            </w:pPr>
            <w:r>
              <w:rPr>
                <w:rFonts w:eastAsia="Calibri"/>
                <w:i/>
                <w:color w:val="0000FF"/>
              </w:rPr>
              <w:t xml:space="preserve">Level 2 and 3 responses may include a variety of relevant observations about the </w:t>
            </w:r>
            <w:r w:rsidR="007E2AC0">
              <w:rPr>
                <w:rFonts w:eastAsia="Calibri"/>
                <w:i/>
                <w:color w:val="0000FF"/>
              </w:rPr>
              <w:t xml:space="preserve">bread, </w:t>
            </w:r>
            <w:r>
              <w:rPr>
                <w:rFonts w:eastAsia="Calibri"/>
                <w:i/>
                <w:color w:val="0000FF"/>
              </w:rPr>
              <w:t>mold</w:t>
            </w:r>
            <w:r w:rsidR="007E2AC0">
              <w:rPr>
                <w:rFonts w:eastAsia="Calibri"/>
                <w:i/>
                <w:color w:val="0000FF"/>
              </w:rPr>
              <w:t>,</w:t>
            </w:r>
            <w:r>
              <w:rPr>
                <w:rFonts w:eastAsia="Calibri"/>
                <w:i/>
                <w:color w:val="0000FF"/>
              </w:rPr>
              <w:t xml:space="preserve"> or BTB, but not interpret these as evidence answering one of the Three Questions</w:t>
            </w:r>
          </w:p>
          <w:p w14:paraId="0445064F" w14:textId="4EDDD1D6" w:rsidR="0022742D" w:rsidRDefault="0022742D" w:rsidP="0022742D">
            <w:pPr>
              <w:rPr>
                <w:rFonts w:eastAsia="Calibri"/>
                <w:b/>
                <w:i/>
                <w:color w:val="0000FF"/>
              </w:rPr>
            </w:pPr>
            <w:r>
              <w:rPr>
                <w:rFonts w:eastAsia="Calibri"/>
                <w:i/>
                <w:color w:val="0000FF"/>
              </w:rPr>
              <w:t>.  They may not include what they learned about organic molecules and chemical energy in food (Lesson 2) as relevant observations.</w:t>
            </w:r>
          </w:p>
        </w:tc>
        <w:tc>
          <w:tcPr>
            <w:tcW w:w="4266" w:type="dxa"/>
          </w:tcPr>
          <w:p w14:paraId="670FC150" w14:textId="739676C3" w:rsidR="0022742D" w:rsidRDefault="0022742D" w:rsidP="0022742D">
            <w:pPr>
              <w:spacing w:before="60"/>
              <w:rPr>
                <w:rFonts w:eastAsia="Calibri"/>
                <w:b/>
                <w:i/>
                <w:color w:val="0000FF"/>
              </w:rPr>
            </w:pPr>
            <w:r>
              <w:rPr>
                <w:rFonts w:eastAsia="Calibri"/>
                <w:i/>
                <w:color w:val="0000FF"/>
              </w:rPr>
              <w:t>Level 2 and 3 conclusions should be based on the evidence that they cited, but some students will include conclusions based on their prior knowledge or otherwise not connected to the evidence.</w:t>
            </w:r>
          </w:p>
        </w:tc>
        <w:tc>
          <w:tcPr>
            <w:tcW w:w="4266" w:type="dxa"/>
          </w:tcPr>
          <w:p w14:paraId="6278183D" w14:textId="509CE91F" w:rsidR="0022742D" w:rsidRDefault="0022742D" w:rsidP="00985A3E">
            <w:pPr>
              <w:rPr>
                <w:rFonts w:eastAsia="Calibri"/>
                <w:b/>
                <w:i/>
                <w:color w:val="0000FF"/>
              </w:rPr>
            </w:pPr>
            <w:r w:rsidRPr="00A25779">
              <w:rPr>
                <w:rFonts w:eastAsia="Calibri"/>
                <w:i/>
                <w:color w:val="0000FF"/>
              </w:rPr>
              <w:t>Level 2 and 3</w:t>
            </w:r>
            <w:r>
              <w:rPr>
                <w:rFonts w:eastAsia="Calibri"/>
                <w:i/>
                <w:color w:val="0000FF"/>
              </w:rPr>
              <w:t xml:space="preserve"> responses are likely to express general curiosity about </w:t>
            </w:r>
            <w:r w:rsidR="00985A3E">
              <w:rPr>
                <w:rFonts w:eastAsia="Calibri"/>
                <w:i/>
                <w:color w:val="0000FF"/>
              </w:rPr>
              <w:t xml:space="preserve">the mold and bread </w:t>
            </w:r>
            <w:r>
              <w:rPr>
                <w:rFonts w:eastAsia="Calibri"/>
                <w:i/>
                <w:color w:val="0000FF"/>
              </w:rPr>
              <w:t>rather than focusing</w:t>
            </w:r>
            <w:r>
              <w:rPr>
                <w:rFonts w:eastAsia="Calibri"/>
                <w:i/>
                <w:color w:val="0432FF"/>
              </w:rPr>
              <w:t xml:space="preserve"> specifically on tracing matter and energy in ways that answer the Three Questions.</w:t>
            </w:r>
          </w:p>
        </w:tc>
      </w:tr>
    </w:tbl>
    <w:p w14:paraId="7C9753EF" w14:textId="62C62F98" w:rsidR="003145CA" w:rsidRPr="00973EF7" w:rsidRDefault="006F0581" w:rsidP="009D68C8">
      <w:r>
        <w:rPr>
          <w:noProof/>
          <w:sz w:val="20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5782A659" wp14:editId="432C5D14">
                <wp:simplePos x="0" y="0"/>
                <wp:positionH relativeFrom="column">
                  <wp:posOffset>-176530</wp:posOffset>
                </wp:positionH>
                <wp:positionV relativeFrom="paragraph">
                  <wp:posOffset>-4378960</wp:posOffset>
                </wp:positionV>
                <wp:extent cx="1231900" cy="1416050"/>
                <wp:effectExtent l="0" t="0" r="12700" b="6350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31900" cy="1416050"/>
                          <a:chOff x="0" y="0"/>
                          <a:chExt cx="1231900" cy="1416050"/>
                        </a:xfrm>
                      </wpg:grpSpPr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2850" cy="14160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8750" y="228600"/>
                            <a:ext cx="1073150" cy="934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346469" w14:textId="77777777" w:rsidR="007E2AC0" w:rsidRPr="00B0464C" w:rsidRDefault="007E2AC0" w:rsidP="007E2AC0">
                              <w:pPr>
                                <w:jc w:val="center"/>
                                <w:rPr>
                                  <w:rFonts w:eastAsia="MS Mincho"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B0464C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The Matter Change Question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mv="urn:schemas-microsoft-com:mac:vml" xmlns:mo="http://schemas.microsoft.com/office/mac/office/2008/main">
            <w:pict>
              <v:group w14:anchorId="5782A659" id="Group 4" o:spid="_x0000_s1030" style="position:absolute;margin-left:-13.9pt;margin-top:-344.75pt;width:97pt;height:111.5pt;z-index:251669504;mso-width-relative:margin" coordsize="1231900,1416050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31" type="#_x0000_t75" style="position:absolute;width:1212850;height:141605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">
                  <v:imagedata r:id="rId12" o:title=""/>
                  <v:path arrowok="t"/>
                </v:shape>
                <v:shapetype id="_x0000_t202" coordsize="21600,21600" o:spt="202" path="m0,0l0,21600,21600,21600,21600,0xe">
                  <v:stroke joinstyle="miter"/>
                  <v:path gradientshapeok="t" o:connecttype="rect"/>
                </v:shapetype>
                <v:shape id="_x0000_s1032" type="#_x0000_t202" style="position:absolute;left:158750;top:228600;width:1073150;height:93408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q5A6wwwAA&#10;ANoAAAAPAAAAZHJzL2Rvd25yZXYueG1sRI9Ba8JAFITvBf/D8oTedNdS2xqzkaIInixNW8HbI/tM&#10;gtm3Ibua9N93BaHHYWa+YdLVYBtxpc7XjjXMpgoEceFMzaWG76/t5A2ED8gGG8ek4Zc8rLLRQ4qJ&#10;cT1/0jUPpYgQ9glqqEJoEyl9UZFFP3UtcfROrrMYouxKaTrsI9w28kmpF2mx5rhQYUvriopzfrEa&#10;fvan4+FZfZQbO297NyjJdiG1fhwP70sQgYbwH763d0bDK9yuxBsgsz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q5A6wwwAAANoAAAAPAAAAAAAAAAAAAAAAAJcCAABkcnMvZG93&#10;bnJldi54bWxQSwUGAAAAAAQABAD1AAAAhwMAAAAA&#10;" filled="f" stroked="f">
                  <v:textbox>
                    <w:txbxContent>
                      <w:p w14:paraId="00346469" w14:textId="77777777" w:rsidR="007E2AC0" w:rsidRPr="00B0464C" w:rsidRDefault="007E2AC0" w:rsidP="007E2AC0">
                        <w:pPr>
                          <w:jc w:val="center"/>
                          <w:rPr>
                            <w:rFonts w:eastAsia="MS Mincho" w:cs="Arial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B0464C">
                          <w:rPr>
                            <w:rFonts w:cs="Arial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The Matter Change Question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3145CA" w:rsidRPr="00973EF7" w:rsidSect="0053668D">
      <w:footerReference w:type="default" r:id="rId13"/>
      <w:headerReference w:type="first" r:id="rId14"/>
      <w:footerReference w:type="first" r:id="rId15"/>
      <w:pgSz w:w="15840" w:h="12240" w:orient="landscape"/>
      <w:pgMar w:top="1080" w:right="720" w:bottom="1627" w:left="720" w:header="720" w:footer="432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3F2D3E" w14:textId="77777777" w:rsidR="00EE259C" w:rsidRDefault="00EE259C">
      <w:r>
        <w:separator/>
      </w:r>
    </w:p>
  </w:endnote>
  <w:endnote w:type="continuationSeparator" w:id="0">
    <w:p w14:paraId="6126636A" w14:textId="77777777" w:rsidR="00EE259C" w:rsidRDefault="00EE2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altName w:val="Tahoma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000000000000000"/>
    <w:charset w:val="00"/>
    <w:family w:val="auto"/>
    <w:pitch w:val="variable"/>
    <w:sig w:usb0="00000003" w:usb1="00000000" w:usb2="00000000" w:usb3="00000000" w:csb0="00000007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9FCBD1" w14:textId="5496A2A7" w:rsidR="007E2AC0" w:rsidRDefault="007E2AC0" w:rsidP="0022742D">
    <w:pPr>
      <w:pStyle w:val="Footer"/>
      <w:spacing w:after="0"/>
      <w:jc w:val="right"/>
      <w:rPr>
        <w:i/>
        <w:sz w:val="16"/>
        <w:szCs w:val="16"/>
      </w:rPr>
    </w:pPr>
    <w:r>
      <w:rPr>
        <w:i/>
        <w:sz w:val="16"/>
        <w:szCs w:val="16"/>
      </w:rPr>
      <w:t>Decomposers</w:t>
    </w:r>
    <w:r w:rsidRPr="00882F1E">
      <w:rPr>
        <w:i/>
        <w:sz w:val="16"/>
        <w:szCs w:val="16"/>
      </w:rPr>
      <w:t xml:space="preserve"> Unit, Activity 3.3</w:t>
    </w:r>
  </w:p>
  <w:p w14:paraId="7D2FCDE1" w14:textId="1BD62463" w:rsidR="007E2AC0" w:rsidRPr="0064310F" w:rsidRDefault="007E2AC0" w:rsidP="0064310F">
    <w:pPr>
      <w:pStyle w:val="Footer"/>
      <w:spacing w:after="0"/>
      <w:jc w:val="right"/>
      <w:rPr>
        <w:i/>
        <w:sz w:val="16"/>
        <w:szCs w:val="16"/>
      </w:rPr>
    </w:pPr>
    <w:r w:rsidRPr="00882F1E">
      <w:rPr>
        <w:rStyle w:val="PageNumber"/>
        <w:sz w:val="16"/>
        <w:szCs w:val="16"/>
      </w:rPr>
      <w:fldChar w:fldCharType="begin"/>
    </w:r>
    <w:r w:rsidRPr="00882F1E">
      <w:rPr>
        <w:rStyle w:val="PageNumber"/>
        <w:sz w:val="16"/>
        <w:szCs w:val="16"/>
      </w:rPr>
      <w:instrText xml:space="preserve"> PAGE </w:instrText>
    </w:r>
    <w:r w:rsidRPr="00882F1E">
      <w:rPr>
        <w:rStyle w:val="PageNumber"/>
        <w:sz w:val="16"/>
        <w:szCs w:val="16"/>
      </w:rPr>
      <w:fldChar w:fldCharType="separate"/>
    </w:r>
    <w:r w:rsidR="006F0581">
      <w:rPr>
        <w:rStyle w:val="PageNumber"/>
        <w:noProof/>
        <w:sz w:val="16"/>
        <w:szCs w:val="16"/>
      </w:rPr>
      <w:t>2</w:t>
    </w:r>
    <w:r w:rsidRPr="00882F1E">
      <w:rPr>
        <w:rStyle w:val="PageNumber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E1660" w14:textId="77777777" w:rsidR="007E2AC0" w:rsidRPr="00973EF7" w:rsidRDefault="007E2AC0" w:rsidP="001841BA">
    <w:pPr>
      <w:pStyle w:val="Footer"/>
      <w:framePr w:wrap="around" w:vAnchor="text" w:hAnchor="page" w:x="14781" w:y="661"/>
      <w:rPr>
        <w:rStyle w:val="PageNumber"/>
      </w:rPr>
    </w:pPr>
  </w:p>
  <w:tbl>
    <w:tblPr>
      <w:tblStyle w:val="TableGrid"/>
      <w:tblW w:w="139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34"/>
      <w:gridCol w:w="4434"/>
      <w:gridCol w:w="5104"/>
    </w:tblGrid>
    <w:tr w:rsidR="0053668D" w:rsidRPr="00A60C04" w14:paraId="7041B64B" w14:textId="77777777" w:rsidTr="004E6326">
      <w:trPr>
        <w:trHeight w:val="541"/>
      </w:trPr>
      <w:tc>
        <w:tcPr>
          <w:tcW w:w="4434" w:type="dxa"/>
        </w:tcPr>
        <w:p w14:paraId="0B9AABE0" w14:textId="77777777" w:rsidR="0053668D" w:rsidRDefault="0053668D" w:rsidP="004E6326">
          <w:pPr>
            <w:pStyle w:val="Footer"/>
            <w:ind w:right="360"/>
            <w:rPr>
              <w:i/>
              <w:noProof/>
            </w:rPr>
          </w:pPr>
          <w:r>
            <w:rPr>
              <w:i/>
              <w:noProof/>
            </w:rPr>
            <w:drawing>
              <wp:anchor distT="0" distB="0" distL="114300" distR="114300" simplePos="0" relativeHeight="251668480" behindDoc="0" locked="0" layoutInCell="1" allowOverlap="1" wp14:anchorId="23FB43B3" wp14:editId="7960E598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1596602" cy="362136"/>
                <wp:effectExtent l="0" t="0" r="3810" b="0"/>
                <wp:wrapSquare wrapText="bothSides"/>
                <wp:docPr id="11" name="Picture 11" descr="Macintosh HD:Users:hannahmiller:Dropbox:2 CTIME2 General:2.2 Curriculum Development:2.2.2 Media and Images:1 From Craig:Logos:New Logos with space 3.30.15:Carbon TIME 1 line smal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acintosh HD:Users:hannahmiller:Dropbox:2 CTIME2 General:2.2 Curriculum Development:2.2.2 Media and Images:1 From Craig:Logos:New Logos with space 3.30.15:Carbon TIME 1 line smal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6602" cy="3621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434" w:type="dxa"/>
          <w:shd w:val="clear" w:color="auto" w:fill="auto"/>
        </w:tcPr>
        <w:p w14:paraId="47C0625A" w14:textId="77777777" w:rsidR="0053668D" w:rsidRPr="00A60C04" w:rsidRDefault="0053668D" w:rsidP="004E6326">
          <w:pPr>
            <w:pStyle w:val="Footer"/>
            <w:ind w:right="360"/>
            <w:rPr>
              <w:i/>
            </w:rPr>
          </w:pPr>
          <w:r>
            <w:rPr>
              <w:i/>
              <w:noProof/>
            </w:rPr>
            <w:drawing>
              <wp:anchor distT="0" distB="0" distL="114300" distR="114300" simplePos="0" relativeHeight="251667456" behindDoc="0" locked="0" layoutInCell="1" allowOverlap="1" wp14:anchorId="1554E192" wp14:editId="745E607F">
                <wp:simplePos x="0" y="0"/>
                <wp:positionH relativeFrom="margin">
                  <wp:posOffset>609600</wp:posOffset>
                </wp:positionH>
                <wp:positionV relativeFrom="paragraph">
                  <wp:posOffset>2625725</wp:posOffset>
                </wp:positionV>
                <wp:extent cx="1596602" cy="362136"/>
                <wp:effectExtent l="0" t="0" r="3810" b="0"/>
                <wp:wrapNone/>
                <wp:docPr id="15" name="Picture 15" descr="Macintosh HD:Users:hannahmiller:Dropbox:2 CTIME2 General:2.2 Curriculum Development:2.2.2 Media and Images:1 From Craig:Logos:New Logos with space 3.30.15:Carbon TIME 1 line smal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acintosh HD:Users:hannahmiller:Dropbox:2 CTIME2 General:2.2 Curriculum Development:2.2.2 Media and Images:1 From Craig:Logos:New Logos with space 3.30.15:Carbon TIME 1 line smal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6602" cy="3621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i/>
              <w:noProof/>
            </w:rPr>
            <w:drawing>
              <wp:anchor distT="0" distB="0" distL="114300" distR="114300" simplePos="0" relativeHeight="251666432" behindDoc="0" locked="0" layoutInCell="1" allowOverlap="1" wp14:anchorId="63A8ECC2" wp14:editId="628FBBCC">
                <wp:simplePos x="0" y="0"/>
                <wp:positionH relativeFrom="margin">
                  <wp:posOffset>457200</wp:posOffset>
                </wp:positionH>
                <wp:positionV relativeFrom="paragraph">
                  <wp:posOffset>2473325</wp:posOffset>
                </wp:positionV>
                <wp:extent cx="1596602" cy="362136"/>
                <wp:effectExtent l="0" t="0" r="3810" b="0"/>
                <wp:wrapNone/>
                <wp:docPr id="9" name="Picture 9" descr="Macintosh HD:Users:hannahmiller:Dropbox:2 CTIME2 General:2.2 Curriculum Development:2.2.2 Media and Images:1 From Craig:Logos:New Logos with space 3.30.15:Carbon TIME 1 line smal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acintosh HD:Users:hannahmiller:Dropbox:2 CTIME2 General:2.2 Curriculum Development:2.2.2 Media and Images:1 From Craig:Logos:New Logos with space 3.30.15:Carbon TIME 1 line smal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6602" cy="3621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04" w:type="dxa"/>
          <w:shd w:val="clear" w:color="auto" w:fill="auto"/>
        </w:tcPr>
        <w:p w14:paraId="3A89F674" w14:textId="6A500BC3" w:rsidR="0053668D" w:rsidRPr="00882F1E" w:rsidRDefault="0053668D" w:rsidP="004E6326">
          <w:pPr>
            <w:pStyle w:val="Footer"/>
            <w:spacing w:after="0"/>
            <w:jc w:val="right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</w:rPr>
            <w:t>Decomposers Unit, Activity 3</w:t>
          </w:r>
          <w:r w:rsidRPr="00882F1E">
            <w:rPr>
              <w:i/>
              <w:sz w:val="16"/>
              <w:szCs w:val="16"/>
            </w:rPr>
            <w:t>.3</w:t>
          </w:r>
        </w:p>
        <w:p w14:paraId="59C09F39" w14:textId="0C026DC1" w:rsidR="0053668D" w:rsidRPr="00882F1E" w:rsidRDefault="0053668D" w:rsidP="004E6326">
          <w:pPr>
            <w:pStyle w:val="Footer"/>
            <w:spacing w:after="0"/>
            <w:jc w:val="right"/>
            <w:rPr>
              <w:i/>
              <w:sz w:val="16"/>
              <w:szCs w:val="16"/>
            </w:rPr>
          </w:pPr>
          <w:r w:rsidRPr="00882F1E">
            <w:rPr>
              <w:i/>
              <w:sz w:val="16"/>
              <w:szCs w:val="16"/>
            </w:rPr>
            <w:t>Carbon: Transformations in Matter and Energy 201</w:t>
          </w:r>
          <w:r w:rsidR="006F2A4E">
            <w:rPr>
              <w:i/>
              <w:sz w:val="16"/>
              <w:szCs w:val="16"/>
            </w:rPr>
            <w:t>9</w:t>
          </w:r>
        </w:p>
        <w:p w14:paraId="4DA93ACD" w14:textId="77777777" w:rsidR="0053668D" w:rsidRPr="008B5602" w:rsidRDefault="0053668D" w:rsidP="004E6326">
          <w:pPr>
            <w:pStyle w:val="Footer"/>
            <w:spacing w:after="0"/>
            <w:jc w:val="right"/>
            <w:rPr>
              <w:i/>
              <w:sz w:val="16"/>
              <w:szCs w:val="16"/>
            </w:rPr>
          </w:pPr>
          <w:r w:rsidRPr="008B5602">
            <w:rPr>
              <w:i/>
              <w:sz w:val="16"/>
              <w:szCs w:val="16"/>
            </w:rPr>
            <w:t>Michigan State University</w:t>
          </w:r>
        </w:p>
      </w:tc>
    </w:tr>
  </w:tbl>
  <w:p w14:paraId="02CAFC57" w14:textId="77777777" w:rsidR="007E2AC0" w:rsidRPr="00973EF7" w:rsidRDefault="007E2AC0" w:rsidP="004F65F4">
    <w:pPr>
      <w:pStyle w:val="Footer"/>
      <w:spacing w:after="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FB8657" w14:textId="77777777" w:rsidR="00EE259C" w:rsidRDefault="00EE259C">
      <w:r>
        <w:separator/>
      </w:r>
    </w:p>
  </w:footnote>
  <w:footnote w:type="continuationSeparator" w:id="0">
    <w:p w14:paraId="240174E1" w14:textId="77777777" w:rsidR="00EE259C" w:rsidRDefault="00EE25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E5F2A" w14:textId="77777777" w:rsidR="007E2AC0" w:rsidRDefault="007E2AC0">
    <w:pPr>
      <w:pStyle w:val="Header"/>
    </w:pPr>
    <w:r>
      <w:t xml:space="preserve">Name: _____________________________________________ </w:t>
    </w:r>
    <w:r>
      <w:ptab w:relativeTo="margin" w:alignment="center" w:leader="none"/>
    </w:r>
    <w:r>
      <w:t>Class: _____________________________________________</w:t>
    </w:r>
    <w:r>
      <w:ptab w:relativeTo="margin" w:alignment="right" w:leader="none"/>
    </w:r>
    <w:r>
      <w:t>Date: 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A1223"/>
    <w:multiLevelType w:val="hybridMultilevel"/>
    <w:tmpl w:val="463A6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647CCA"/>
    <w:multiLevelType w:val="hybridMultilevel"/>
    <w:tmpl w:val="3EF011EC"/>
    <w:lvl w:ilvl="0" w:tplc="0409000F">
      <w:start w:val="1"/>
      <w:numFmt w:val="decimal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4" w15:restartNumberingAfterBreak="0">
    <w:nsid w:val="10F7796B"/>
    <w:multiLevelType w:val="hybridMultilevel"/>
    <w:tmpl w:val="C47442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F568B9"/>
    <w:multiLevelType w:val="hybridMultilevel"/>
    <w:tmpl w:val="FCF883E6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60305"/>
    <w:multiLevelType w:val="hybridMultilevel"/>
    <w:tmpl w:val="09E6142E"/>
    <w:lvl w:ilvl="0" w:tplc="988EFE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432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2C51AD"/>
    <w:multiLevelType w:val="hybridMultilevel"/>
    <w:tmpl w:val="886061FE"/>
    <w:lvl w:ilvl="0" w:tplc="A89258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432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D8F5CE4"/>
    <w:multiLevelType w:val="hybridMultilevel"/>
    <w:tmpl w:val="C1706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5"/>
  </w:num>
  <w:num w:numId="3">
    <w:abstractNumId w:val="0"/>
  </w:num>
  <w:num w:numId="4">
    <w:abstractNumId w:val="8"/>
  </w:num>
  <w:num w:numId="5">
    <w:abstractNumId w:val="15"/>
  </w:num>
  <w:num w:numId="6">
    <w:abstractNumId w:val="21"/>
  </w:num>
  <w:num w:numId="7">
    <w:abstractNumId w:val="28"/>
  </w:num>
  <w:num w:numId="8">
    <w:abstractNumId w:val="26"/>
  </w:num>
  <w:num w:numId="9">
    <w:abstractNumId w:val="6"/>
  </w:num>
  <w:num w:numId="10">
    <w:abstractNumId w:val="10"/>
  </w:num>
  <w:num w:numId="11">
    <w:abstractNumId w:val="20"/>
  </w:num>
  <w:num w:numId="12">
    <w:abstractNumId w:val="14"/>
  </w:num>
  <w:num w:numId="13">
    <w:abstractNumId w:val="2"/>
  </w:num>
  <w:num w:numId="14">
    <w:abstractNumId w:val="18"/>
  </w:num>
  <w:num w:numId="15">
    <w:abstractNumId w:val="29"/>
  </w:num>
  <w:num w:numId="16">
    <w:abstractNumId w:val="19"/>
  </w:num>
  <w:num w:numId="17">
    <w:abstractNumId w:val="7"/>
  </w:num>
  <w:num w:numId="18">
    <w:abstractNumId w:val="12"/>
  </w:num>
  <w:num w:numId="19">
    <w:abstractNumId w:val="23"/>
  </w:num>
  <w:num w:numId="20">
    <w:abstractNumId w:val="24"/>
  </w:num>
  <w:num w:numId="21">
    <w:abstractNumId w:val="11"/>
  </w:num>
  <w:num w:numId="22">
    <w:abstractNumId w:val="27"/>
  </w:num>
  <w:num w:numId="23">
    <w:abstractNumId w:val="27"/>
  </w:num>
  <w:num w:numId="24">
    <w:abstractNumId w:val="17"/>
  </w:num>
  <w:num w:numId="25">
    <w:abstractNumId w:val="5"/>
  </w:num>
  <w:num w:numId="26">
    <w:abstractNumId w:val="3"/>
  </w:num>
  <w:num w:numId="27">
    <w:abstractNumId w:val="1"/>
  </w:num>
  <w:num w:numId="28">
    <w:abstractNumId w:val="9"/>
  </w:num>
  <w:num w:numId="29">
    <w:abstractNumId w:val="4"/>
  </w:num>
  <w:num w:numId="30">
    <w:abstractNumId w:val="16"/>
  </w:num>
  <w:num w:numId="31">
    <w:abstractNumId w:val="22"/>
  </w:num>
  <w:num w:numId="32">
    <w:abstractNumId w:val="17"/>
  </w:num>
  <w:num w:numId="33">
    <w:abstractNumId w:val="17"/>
  </w:num>
  <w:num w:numId="34">
    <w:abstractNumId w:val="17"/>
  </w:num>
  <w:num w:numId="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6"/>
  <w:embedSystemFonts/>
  <w:proofState w:spelling="clean" w:grammar="clean"/>
  <w:attachedTemplate r:id="rId1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EF7"/>
    <w:rsid w:val="00012FF6"/>
    <w:rsid w:val="00026CB8"/>
    <w:rsid w:val="00064F8F"/>
    <w:rsid w:val="00087448"/>
    <w:rsid w:val="0009511A"/>
    <w:rsid w:val="000B2517"/>
    <w:rsid w:val="000C42BE"/>
    <w:rsid w:val="00135C69"/>
    <w:rsid w:val="001401F3"/>
    <w:rsid w:val="0015511D"/>
    <w:rsid w:val="001753BA"/>
    <w:rsid w:val="001841BA"/>
    <w:rsid w:val="00184C6A"/>
    <w:rsid w:val="001915BE"/>
    <w:rsid w:val="0020781F"/>
    <w:rsid w:val="0022742D"/>
    <w:rsid w:val="0023266B"/>
    <w:rsid w:val="002D72E5"/>
    <w:rsid w:val="003145CA"/>
    <w:rsid w:val="00315757"/>
    <w:rsid w:val="003332D3"/>
    <w:rsid w:val="0033422E"/>
    <w:rsid w:val="003357F6"/>
    <w:rsid w:val="00337DE5"/>
    <w:rsid w:val="003D1063"/>
    <w:rsid w:val="003D7F07"/>
    <w:rsid w:val="004024F1"/>
    <w:rsid w:val="0042232B"/>
    <w:rsid w:val="004609B5"/>
    <w:rsid w:val="004639BD"/>
    <w:rsid w:val="004C4055"/>
    <w:rsid w:val="004D3034"/>
    <w:rsid w:val="004E43B8"/>
    <w:rsid w:val="004F65F4"/>
    <w:rsid w:val="00533D48"/>
    <w:rsid w:val="0053668D"/>
    <w:rsid w:val="00545934"/>
    <w:rsid w:val="00547BB5"/>
    <w:rsid w:val="00551F71"/>
    <w:rsid w:val="005B0B36"/>
    <w:rsid w:val="005F2AAF"/>
    <w:rsid w:val="00626B8A"/>
    <w:rsid w:val="0064310F"/>
    <w:rsid w:val="006434B6"/>
    <w:rsid w:val="006458DC"/>
    <w:rsid w:val="00647848"/>
    <w:rsid w:val="006C23CE"/>
    <w:rsid w:val="006F0581"/>
    <w:rsid w:val="006F2A4E"/>
    <w:rsid w:val="006F76D8"/>
    <w:rsid w:val="007422D2"/>
    <w:rsid w:val="00790720"/>
    <w:rsid w:val="0079603D"/>
    <w:rsid w:val="007A246F"/>
    <w:rsid w:val="007D318E"/>
    <w:rsid w:val="007E2AC0"/>
    <w:rsid w:val="008423F7"/>
    <w:rsid w:val="008C1C0E"/>
    <w:rsid w:val="008C361E"/>
    <w:rsid w:val="008D487A"/>
    <w:rsid w:val="008E016E"/>
    <w:rsid w:val="00925F1B"/>
    <w:rsid w:val="00946428"/>
    <w:rsid w:val="00973EF7"/>
    <w:rsid w:val="009823EC"/>
    <w:rsid w:val="00985A3E"/>
    <w:rsid w:val="009864BB"/>
    <w:rsid w:val="009C58DD"/>
    <w:rsid w:val="009D68C8"/>
    <w:rsid w:val="00A40110"/>
    <w:rsid w:val="00A46EDD"/>
    <w:rsid w:val="00AA06D6"/>
    <w:rsid w:val="00B548BF"/>
    <w:rsid w:val="00BB2CFC"/>
    <w:rsid w:val="00BB67BB"/>
    <w:rsid w:val="00CA47D3"/>
    <w:rsid w:val="00CB45F0"/>
    <w:rsid w:val="00D17363"/>
    <w:rsid w:val="00D17E11"/>
    <w:rsid w:val="00D87B7E"/>
    <w:rsid w:val="00DA0CF9"/>
    <w:rsid w:val="00DB0E40"/>
    <w:rsid w:val="00DD04A3"/>
    <w:rsid w:val="00E410A6"/>
    <w:rsid w:val="00E61F11"/>
    <w:rsid w:val="00EB2271"/>
    <w:rsid w:val="00EE259C"/>
    <w:rsid w:val="00F17224"/>
    <w:rsid w:val="00F42133"/>
    <w:rsid w:val="00F510E9"/>
    <w:rsid w:val="00FD1905"/>
    <w:rsid w:val="00FF3D3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43094B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BalloonText">
    <w:name w:val="Balloon Text"/>
    <w:basedOn w:val="Normal"/>
    <w:link w:val="BalloonTextChar"/>
    <w:uiPriority w:val="99"/>
    <w:semiHidden/>
    <w:unhideWhenUsed/>
    <w:rsid w:val="002D72E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72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4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Nick\Dropbox\2%20CTIME2%20General\2.2%20Curriculum%20Development\2.2.1%20Curriculum%20Materials\2.2.1.7%202015%20Revisions\Preparing%20for%202015%20Revisions\Templates%20for%202015%20Revisions\Tool%203_Evidence-Based%20Arguments_All%20Unit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C:\Users\Nick\Dropbox\2 CTIME2 General\2.2 Curriculum Development\2.2.1 Curriculum Materials\2.2.1.7 2015 Revisions\Preparing for 2015 Revisions\Templates for 2015 Revisions\Tool 3_Evidence-Based Arguments_All Units.dotx</Template>
  <TotalTime>3</TotalTime>
  <Pages>2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subject/>
  <dc:creator>Nick Verbanic</dc:creator>
  <cp:keywords/>
  <cp:lastModifiedBy>Edwards, Kirsten</cp:lastModifiedBy>
  <cp:revision>5</cp:revision>
  <dcterms:created xsi:type="dcterms:W3CDTF">2017-10-23T14:34:00Z</dcterms:created>
  <dcterms:modified xsi:type="dcterms:W3CDTF">2019-11-10T00:06:00Z</dcterms:modified>
</cp:coreProperties>
</file>